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E52" w:rsidRPr="00500904" w:rsidRDefault="00D13E52" w:rsidP="00076380">
      <w:pPr>
        <w:pStyle w:val="ConsPlusNormal"/>
        <w:spacing w:after="0" w:line="240" w:lineRule="auto"/>
        <w:ind w:firstLine="10490"/>
        <w:contextualSpacing/>
        <w:rPr>
          <w:rFonts w:ascii="Times New Roman" w:hAnsi="Times New Roman"/>
          <w:sz w:val="28"/>
          <w:szCs w:val="28"/>
        </w:rPr>
      </w:pPr>
      <w:r w:rsidRPr="0050090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3E52" w:rsidRPr="00500904" w:rsidRDefault="00D13E52" w:rsidP="00076380">
      <w:pPr>
        <w:pStyle w:val="ConsPlusNormal"/>
        <w:spacing w:after="0" w:line="240" w:lineRule="auto"/>
        <w:ind w:firstLine="10490"/>
        <w:contextualSpacing/>
        <w:rPr>
          <w:rFonts w:ascii="Times New Roman" w:hAnsi="Times New Roman"/>
          <w:sz w:val="28"/>
          <w:szCs w:val="28"/>
        </w:rPr>
      </w:pPr>
    </w:p>
    <w:p w:rsidR="00804341" w:rsidRPr="00DF2B91" w:rsidRDefault="00D13E52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>к приказу</w:t>
      </w:r>
    </w:p>
    <w:p w:rsidR="00804341" w:rsidRPr="00DF2B91" w:rsidRDefault="00804341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D13E52" w:rsidRPr="00D13E52" w:rsidRDefault="00D13E52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 xml:space="preserve">комитета здравоохранения </w:t>
      </w:r>
    </w:p>
    <w:p w:rsidR="00D13E52" w:rsidRPr="00D13E52" w:rsidRDefault="00D13E52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D13E52" w:rsidRDefault="00D13E52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804341" w:rsidRPr="00DF2B91" w:rsidRDefault="00E962D9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38.55pt;margin-top:13.6pt;width:149.25pt;height:0;z-index:251658240" o:connectortype="straight"/>
        </w:pict>
      </w:r>
      <w:r w:rsidR="00D13E52" w:rsidRPr="0085633D">
        <w:rPr>
          <w:rFonts w:ascii="Times New Roman" w:hAnsi="Times New Roman"/>
          <w:sz w:val="28"/>
          <w:szCs w:val="28"/>
          <w:lang w:val="ru-RU"/>
        </w:rPr>
        <w:t>от</w:t>
      </w:r>
      <w:r w:rsidR="00D13E52" w:rsidRPr="0085633D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</w:p>
    <w:p w:rsidR="00076380" w:rsidRDefault="00076380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D13E52" w:rsidRPr="00D13E52" w:rsidRDefault="00076380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№</w:t>
      </w:r>
    </w:p>
    <w:p w:rsidR="00D13E52" w:rsidRDefault="00E962D9" w:rsidP="00804341">
      <w:pPr>
        <w:tabs>
          <w:tab w:val="left" w:pos="11199"/>
        </w:tabs>
        <w:ind w:left="1049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 id="_x0000_s1027" type="#_x0000_t32" style="position:absolute;left:0;text-align:left;margin-left:538.55pt;margin-top:.55pt;width:149.25pt;height:0;z-index:251659264" o:connectortype="straight"/>
        </w:pict>
      </w:r>
    </w:p>
    <w:p w:rsidR="00154FA9" w:rsidRDefault="00154FA9" w:rsidP="00D42EFA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54FA9" w:rsidRPr="00D42EFA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color w:val="000000"/>
          <w:sz w:val="28"/>
          <w:szCs w:val="28"/>
          <w:lang w:val="ru-RU"/>
        </w:rPr>
        <w:t>П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>еречень</w:t>
      </w:r>
    </w:p>
    <w:p w:rsidR="006E43D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медицинских организаций, участвующих в реализации Территориальной программы государственных гарантий бесплатного оказания </w:t>
      </w:r>
      <w:r w:rsidR="00FA6FEA">
        <w:rPr>
          <w:rFonts w:ascii="Times New Roman" w:hAnsi="Times New Roman"/>
          <w:b/>
          <w:sz w:val="28"/>
          <w:szCs w:val="28"/>
          <w:lang w:val="ru-RU"/>
        </w:rPr>
        <w:t>гражданам медицинской помощи в Волгоградской област</w:t>
      </w:r>
      <w:r w:rsidR="00D51BE5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</w:p>
    <w:p w:rsidR="00154FA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>с разбивкой по трем уровням оказания медицинской помощи</w:t>
      </w:r>
    </w:p>
    <w:p w:rsidR="006E43D9" w:rsidRPr="00D42EFA" w:rsidRDefault="006E43D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0"/>
        <w:gridCol w:w="4962"/>
        <w:gridCol w:w="4536"/>
      </w:tblGrid>
      <w:tr w:rsidR="004B087D" w:rsidRPr="00DF2B91" w:rsidTr="001D627F">
        <w:trPr>
          <w:cantSplit/>
          <w:trHeight w:val="1964"/>
          <w:tblHeader/>
        </w:trPr>
        <w:tc>
          <w:tcPr>
            <w:tcW w:w="5120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1 уровень</w:t>
            </w:r>
          </w:p>
          <w:p w:rsidR="00154FA9" w:rsidRPr="00422F3A" w:rsidRDefault="00260CC2" w:rsidP="00B859C8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>казание преимущественно первичной медико-санитарной, в том числе первичной специализированной медико-санитарной помощи, а также специализированной медицинской помощи и скорой медицинской помощи (в центральных районных больницах, городских, районных, участковых больницах, городских поликлиниках, станциях скорой медицинской помощи)</w:t>
            </w:r>
          </w:p>
        </w:tc>
        <w:tc>
          <w:tcPr>
            <w:tcW w:w="4962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2 уровень</w:t>
            </w:r>
          </w:p>
          <w:p w:rsidR="00154FA9" w:rsidRPr="00422F3A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 xml:space="preserve">казание преимущественно специализированной (за исключением высокотехнологичной) медицинской помощи (в медицинских организациях, имеющих </w:t>
            </w:r>
            <w:r w:rsidRPr="00422F3A">
              <w:rPr>
                <w:rFonts w:ascii="Times New Roman" w:hAnsi="Times New Roman"/>
                <w:lang w:val="ru-RU"/>
              </w:rPr>
              <w:br/>
            </w:r>
            <w:r w:rsidR="00154FA9" w:rsidRPr="00422F3A">
              <w:rPr>
                <w:rFonts w:ascii="Times New Roman" w:hAnsi="Times New Roman"/>
                <w:lang w:val="ru-RU"/>
              </w:rPr>
              <w:t>в своей структуре специализированные межмуниципальные (межрайонные) отделения и (или) центры, а также в диспансерах, многопрофильных больницах)</w:t>
            </w:r>
            <w:proofErr w:type="gramEnd"/>
          </w:p>
        </w:tc>
        <w:tc>
          <w:tcPr>
            <w:tcW w:w="4536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3 уровень</w:t>
            </w:r>
          </w:p>
          <w:p w:rsidR="00154FA9" w:rsidRPr="00422F3A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>казание преимущественно специализированной, в том числе высокотехнологичной, медицинской помощи (в государственных медицинских организациях, оказывающих специализированную медицинскую помощь в стационарных условиях</w:t>
            </w:r>
            <w:proofErr w:type="gramEnd"/>
          </w:p>
        </w:tc>
      </w:tr>
      <w:tr w:rsidR="00647903" w:rsidRPr="00DF2B91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1" </w:t>
            </w:r>
          </w:p>
        </w:tc>
        <w:tc>
          <w:tcPr>
            <w:tcW w:w="4962" w:type="dxa"/>
          </w:tcPr>
          <w:p w:rsidR="00647903" w:rsidRPr="00422F3A" w:rsidRDefault="00647903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инфекционная больница № 1", Волгоград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1. Государственное бюджетное учреждение здравоохранения "Волгоградская областная клиническая больница № 1", Волгоград</w:t>
            </w:r>
          </w:p>
        </w:tc>
      </w:tr>
      <w:tr w:rsidR="00647903" w:rsidRPr="00DF2B91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учреждение здравоохранения </w:t>
            </w:r>
            <w:r w:rsidRPr="00422F3A">
              <w:rPr>
                <w:rFonts w:ascii="Times New Roman" w:hAnsi="Times New Roman"/>
              </w:rPr>
              <w:t xml:space="preserve">"Поликлиника № 2" </w:t>
            </w:r>
          </w:p>
        </w:tc>
        <w:tc>
          <w:tcPr>
            <w:tcW w:w="4962" w:type="dxa"/>
          </w:tcPr>
          <w:p w:rsidR="00647903" w:rsidRPr="00422F3A" w:rsidRDefault="00647903" w:rsidP="00260CC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инфекционная больница № 2", г.</w:t>
            </w:r>
            <w:r w:rsidR="003C09CF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Волжский</w:t>
            </w:r>
            <w:proofErr w:type="gramEnd"/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2. 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  <w:tr w:rsidR="00647903" w:rsidRPr="00DF2B91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поликлиника № 3"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Центр </w:t>
            </w:r>
            <w:r w:rsidRPr="00422F3A">
              <w:rPr>
                <w:rFonts w:ascii="Times New Roman" w:hAnsi="Times New Roman"/>
                <w:lang w:val="ru-RU"/>
              </w:rPr>
              <w:br/>
              <w:t xml:space="preserve">по профилактике и борьбе со СПИД </w:t>
            </w:r>
            <w:r w:rsidRPr="00422F3A">
              <w:rPr>
                <w:rFonts w:ascii="Times New Roman" w:hAnsi="Times New Roman"/>
                <w:lang w:val="ru-RU"/>
              </w:rPr>
              <w:br/>
              <w:t>и инфекцио</w:t>
            </w:r>
            <w:r w:rsidR="00403C57">
              <w:rPr>
                <w:rFonts w:ascii="Times New Roman" w:hAnsi="Times New Roman"/>
                <w:lang w:val="ru-RU"/>
              </w:rPr>
              <w:t>нными заболеваниями", Волгоград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3. Государственное бюджетное учреждение здравоохранения "Волгоградский областной клинический  кардиологический центр", Волгоград</w:t>
            </w:r>
          </w:p>
        </w:tc>
      </w:tr>
      <w:tr w:rsidR="00647903" w:rsidRPr="00804341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422F3A">
              <w:rPr>
                <w:rFonts w:ascii="Times New Roman" w:hAnsi="Times New Roman"/>
              </w:rPr>
              <w:t xml:space="preserve">"Поликлиника № 4"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"Волгоградская областная клиническая стоматологическая поликлиника", Волгоград</w:t>
            </w:r>
          </w:p>
        </w:tc>
        <w:tc>
          <w:tcPr>
            <w:tcW w:w="4536" w:type="dxa"/>
            <w:noWrap/>
          </w:tcPr>
          <w:p w:rsidR="00647903" w:rsidRPr="00422F3A" w:rsidRDefault="00647903" w:rsidP="006E43D9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4. Государственное бюджетное учреждение здравоохранения "Волгоградский областной клинический перинатальный центр № 1 им.</w:t>
            </w:r>
            <w:r w:rsidR="00F27AE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Л.И.Ушаковой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",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г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>олжский</w:t>
            </w:r>
            <w:proofErr w:type="spellEnd"/>
          </w:p>
        </w:tc>
      </w:tr>
      <w:tr w:rsidR="00647903" w:rsidRPr="00DF2B91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422F3A">
              <w:rPr>
                <w:rFonts w:ascii="Times New Roman" w:hAnsi="Times New Roman"/>
              </w:rPr>
              <w:t>Государственное</w:t>
            </w:r>
            <w:proofErr w:type="spellEnd"/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учреждение</w:t>
            </w:r>
            <w:proofErr w:type="spellEnd"/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здравоохранения</w:t>
            </w:r>
            <w:proofErr w:type="spellEnd"/>
            <w:r w:rsidRPr="00422F3A">
              <w:rPr>
                <w:rFonts w:ascii="Times New Roman" w:hAnsi="Times New Roman"/>
              </w:rPr>
              <w:t xml:space="preserve"> "Поликлиника № 5"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наркологический диспансер" 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5. Государственное бюджетное учреждение здравоохранения "Волгоградский областной клинический перинатальный центр № 2", Волгоград</w:t>
            </w:r>
          </w:p>
        </w:tc>
      </w:tr>
      <w:tr w:rsidR="00647903" w:rsidRPr="00DF2B91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28"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3"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6. Государственное бюджетное учреждение здравоохранения "Волгоградский областной  уронефрологический центр" </w:t>
            </w:r>
          </w:p>
        </w:tc>
      </w:tr>
      <w:tr w:rsidR="00647903" w:rsidRPr="00DF2B91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422F3A">
              <w:rPr>
                <w:rFonts w:ascii="Times New Roman" w:hAnsi="Times New Roman"/>
              </w:rPr>
              <w:lastRenderedPageBreak/>
              <w:t>Государственное</w:t>
            </w:r>
            <w:proofErr w:type="spellEnd"/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учреждение</w:t>
            </w:r>
            <w:proofErr w:type="spellEnd"/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здравоохранения</w:t>
            </w:r>
            <w:proofErr w:type="spellEnd"/>
            <w:r w:rsidRPr="00422F3A">
              <w:rPr>
                <w:rFonts w:ascii="Times New Roman" w:hAnsi="Times New Roman"/>
              </w:rPr>
              <w:t xml:space="preserve"> "Поликлиника № 30"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противотуберкулезный диспансер" 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7. Государственное бюджетное учреждение здравоохранения "Волгоградский областной клинический онкологический диспансер" </w:t>
            </w:r>
          </w:p>
        </w:tc>
      </w:tr>
      <w:tr w:rsidR="00647903" w:rsidRPr="00DF2B91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Консультативно-диагностическая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поликлиника № 2"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больница № 1", Калачевский район, ст. Ложки</w:t>
            </w:r>
          </w:p>
        </w:tc>
        <w:tc>
          <w:tcPr>
            <w:tcW w:w="4536" w:type="dxa"/>
            <w:noWrap/>
          </w:tcPr>
          <w:p w:rsidR="00647903" w:rsidRPr="00422F3A" w:rsidRDefault="00647903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8.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№ 5"</w:t>
            </w: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"Клиническая стоматологическая поликлиника № 3"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клиническая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больница № 2" 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9.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скорой медицинской помощи № 7"</w:t>
            </w: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7"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</w:rPr>
              <w:t xml:space="preserve">Государственное бюджетное учреждение здравоохранения "Волгоградская областная детская клиническая </w:t>
            </w:r>
            <w:proofErr w:type="gramStart"/>
            <w:r w:rsidRPr="00422F3A">
              <w:rPr>
                <w:rFonts w:ascii="Times New Roman" w:hAnsi="Times New Roman"/>
              </w:rPr>
              <w:t>психиатрическая</w:t>
            </w:r>
            <w:proofErr w:type="gramEnd"/>
            <w:r w:rsidRPr="00422F3A">
              <w:rPr>
                <w:rFonts w:ascii="Times New Roman" w:hAnsi="Times New Roman"/>
              </w:rPr>
              <w:t xml:space="preserve"> больница" (Центр психического здоровья детей и подростков), Волгоград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10.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скорой медицинской помощи № 15"</w:t>
            </w: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8"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</w:rPr>
              <w:t>Государственное бюджетное учреждение здравоохранения "Волгоградский областной клинический хоспис", Волгоград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11. Государственное учреждение здравоохранения "Городская клиническая больница скорой медицинской помощи № 25" </w:t>
            </w: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"Стоматологическая поликлиника № 9"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клиническая больница № 8" 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12. Государственное учреждение здравоохранения "Городская клиническая больница № 1"</w:t>
            </w: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 № 11"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№ 11"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13. Государственное учреждение здравоохранения "Клиническая больница № 12"</w:t>
            </w: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стоматологическая поликлиника № 12"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</w:t>
            </w:r>
            <w:r w:rsidRPr="00422F3A">
              <w:rPr>
                <w:rFonts w:ascii="Times New Roman" w:hAnsi="Times New Roman"/>
              </w:rPr>
              <w:t xml:space="preserve"> учреждение здравоохранения "Больница № 16"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14. Государственное учреждение здравоохранения "Клиническая больница № 4"</w:t>
            </w: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1" </w:t>
            </w:r>
          </w:p>
        </w:tc>
        <w:tc>
          <w:tcPr>
            <w:tcW w:w="4962" w:type="dxa"/>
          </w:tcPr>
          <w:p w:rsidR="00C04375" w:rsidRPr="00422F3A" w:rsidRDefault="00760897" w:rsidP="00760897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"Больница № 22"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15.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госпиталь ветеранов войн", Волгоград</w:t>
            </w: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3" </w:t>
            </w:r>
          </w:p>
        </w:tc>
        <w:tc>
          <w:tcPr>
            <w:tcW w:w="4962" w:type="dxa"/>
          </w:tcPr>
          <w:p w:rsidR="00C04375" w:rsidRPr="00422F3A" w:rsidRDefault="002C3662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больница № 3", Волгоград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16.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1 им.С.З.Фишера"</w:t>
            </w: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6"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Клинический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родильный дом № 2" 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15"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"Родильный дом № 4"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учреждение здравоохранения "Детская поликлиника № 16"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"Детская клиническая стоматологическая поликлиника № 2"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больница № 2"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"Клиническая станция скорой медицинской помощи"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поликлиника № 5"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г. Камышина "Городская больница № 1"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Волжская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городская стоматологическая поликлиника"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городская больница г.Камышина"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поликлиника № 2"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г. Камышина "Стоматологическая поликлиника № 1"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"Михайловская стоматологическая поликлиника"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Урюпинская центральная районная больница имени В.Ф.Жогова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Центральная районная больница Алексеевского муниципального района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кожно-венерологический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диспансер"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центр медицинской реабилитации"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Городищенская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"Фроловская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1204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"Даниловская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760897" w:rsidP="0087526D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больница № 1"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"Центральная районная больница Дубовского муниципального района"</w:t>
            </w:r>
          </w:p>
        </w:tc>
        <w:tc>
          <w:tcPr>
            <w:tcW w:w="4962" w:type="dxa"/>
          </w:tcPr>
          <w:p w:rsidR="00C04375" w:rsidRPr="00422F3A" w:rsidRDefault="002C3662" w:rsidP="002C366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Еланская центральная районная больница Волгоградской области</w:t>
            </w:r>
          </w:p>
        </w:tc>
        <w:tc>
          <w:tcPr>
            <w:tcW w:w="4962" w:type="dxa"/>
          </w:tcPr>
          <w:p w:rsidR="00C04375" w:rsidRPr="00422F3A" w:rsidRDefault="002C3662" w:rsidP="0050429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"Среднеахтубинская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стоматологическая поликлиника"</w:t>
            </w:r>
          </w:p>
        </w:tc>
        <w:tc>
          <w:tcPr>
            <w:tcW w:w="4962" w:type="dxa"/>
          </w:tcPr>
          <w:p w:rsidR="00C04375" w:rsidRPr="00422F3A" w:rsidRDefault="00C04375" w:rsidP="002C3662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"Иловлинская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C04375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894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Киквидзенская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BC20AF">
        <w:trPr>
          <w:cantSplit/>
          <w:trHeight w:val="1190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"Котельниковская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бюджетное учреждение здравоохранения "Центральная районная больница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Клетского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больница" Котовского муниципального района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"Котовская стоматологическая поликлиника"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"Ленинская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"Нехаевская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Николаевская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"Новоаннинская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Октябрьская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Ольховского муниципального района"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260CC2">
        <w:trPr>
          <w:cantSplit/>
          <w:trHeight w:val="960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Руднянского муниципального района Волгоградской области "Центральная районная больница Руднянского муниципального района"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"Светлоярская центральная районная больница"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Светлоярского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"Серафимовичская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"Старополтавская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260CC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Чернышковская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"Палласовская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Суровикинского муниципального района", Волгоградская область, город Суровикино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2C3662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Медицинский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центр"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DF2B91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2C3662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"Волгоградское областное патологоанатомическое бюро", Волгоград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22F3A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22F3A" w:rsidRDefault="00C04375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22F3A">
              <w:rPr>
                <w:sz w:val="24"/>
                <w:szCs w:val="24"/>
              </w:rPr>
              <w:t>Медицинские организации федерального подчинения</w:t>
            </w:r>
          </w:p>
        </w:tc>
      </w:tr>
      <w:tr w:rsidR="00C04375" w:rsidRPr="00DF2B91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22F3A" w:rsidRDefault="00C04375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22F3A">
              <w:rPr>
                <w:sz w:val="24"/>
                <w:szCs w:val="24"/>
              </w:rPr>
              <w:t>Медицинские организации Министерства здравоохранения Российской Федерации</w:t>
            </w:r>
          </w:p>
        </w:tc>
      </w:tr>
      <w:tr w:rsidR="00C04375" w:rsidRPr="00DF2B91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24715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461E7E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</w:t>
            </w:r>
            <w:r w:rsidR="00461E7E">
              <w:rPr>
                <w:rFonts w:ascii="Times New Roman" w:hAnsi="Times New Roman"/>
                <w:lang w:val="ru-RU"/>
              </w:rPr>
              <w:t>7</w:t>
            </w:r>
            <w:r w:rsidRPr="00422F3A">
              <w:rPr>
                <w:rFonts w:ascii="Times New Roman" w:hAnsi="Times New Roman"/>
                <w:lang w:val="ru-RU"/>
              </w:rPr>
              <w:t>. Федеральное государственное бюджетное образовательное учреждение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C04375" w:rsidRPr="00DF2B91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461E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/>
              </w:rPr>
            </w:pPr>
            <w:r w:rsidRPr="00422F3A">
              <w:rPr>
                <w:rFonts w:ascii="Times New Roman" w:hAnsi="Times New Roman"/>
                <w:lang w:val="ru-RU"/>
              </w:rPr>
              <w:t>1</w:t>
            </w:r>
            <w:r w:rsidR="00461E7E">
              <w:rPr>
                <w:rFonts w:ascii="Times New Roman" w:hAnsi="Times New Roman"/>
                <w:lang w:val="ru-RU"/>
              </w:rPr>
              <w:t>8</w:t>
            </w:r>
            <w:r w:rsidRPr="00422F3A">
              <w:rPr>
                <w:rFonts w:ascii="Times New Roman" w:hAnsi="Times New Roman"/>
                <w:lang w:val="ru-RU"/>
              </w:rPr>
              <w:t xml:space="preserve">. </w:t>
            </w:r>
            <w:r w:rsidRPr="00422F3A">
              <w:rPr>
                <w:rFonts w:ascii="Times New Roman" w:hAnsi="Times New Roman"/>
                <w:lang w:val="ru-RU" w:eastAsia="ru-RU"/>
              </w:rPr>
              <w:t>Федеральное государственное автономное учреждение "Национальный медицинский исследовательский центр "Межотраслевой научно-технический комплекс "Микрохирургия глаза" имени академика С.Н.Федорова" Министерства здравоохранения Российской Федерации</w:t>
            </w:r>
          </w:p>
        </w:tc>
      </w:tr>
      <w:tr w:rsidR="00C04375" w:rsidRPr="00DF2B91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22F3A" w:rsidRDefault="00C04375" w:rsidP="00C95D87">
            <w:pPr>
              <w:tabs>
                <w:tab w:val="left" w:pos="317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Федерального медико-биологического агентства</w:t>
            </w:r>
          </w:p>
        </w:tc>
      </w:tr>
      <w:tr w:rsidR="00C04375" w:rsidRPr="00DF2B91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461E7E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C04375" w:rsidRPr="00422F3A">
              <w:rPr>
                <w:rFonts w:ascii="Times New Roman" w:hAnsi="Times New Roman"/>
                <w:lang w:val="ru-RU"/>
              </w:rPr>
              <w:t xml:space="preserve">. </w:t>
            </w:r>
            <w:r w:rsidR="00C04375" w:rsidRPr="00422F3A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здравоохранения</w:t>
            </w:r>
            <w:r w:rsidR="00C04375" w:rsidRPr="00422F3A">
              <w:rPr>
                <w:rFonts w:ascii="Times New Roman" w:hAnsi="Times New Roman"/>
                <w:lang w:val="ru-RU"/>
              </w:rPr>
              <w:t xml:space="preserve"> "Волгоградский медицинский клинический центр Федерального медико-биологического агентства"</w:t>
            </w:r>
          </w:p>
        </w:tc>
      </w:tr>
      <w:tr w:rsidR="00C04375" w:rsidRPr="00DF2B91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461E7E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</w:t>
            </w:r>
            <w:r w:rsidR="00461E7E">
              <w:rPr>
                <w:rFonts w:ascii="Times New Roman" w:hAnsi="Times New Roman"/>
                <w:lang w:val="ru-RU"/>
              </w:rPr>
              <w:t>0</w:t>
            </w:r>
            <w:r w:rsidRPr="00422F3A">
              <w:rPr>
                <w:rFonts w:ascii="Times New Roman" w:hAnsi="Times New Roman"/>
                <w:lang w:val="ru-RU"/>
              </w:rPr>
              <w:t xml:space="preserve">. </w:t>
            </w:r>
            <w:r w:rsidRPr="00422F3A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"Северо-Кавказский федеральный научно-клинический центр" Федерального медико-биологического агентства"</w:t>
            </w:r>
          </w:p>
        </w:tc>
      </w:tr>
      <w:tr w:rsidR="00C04375" w:rsidRPr="00DF2B91" w:rsidTr="001D627F">
        <w:trPr>
          <w:cantSplit/>
          <w:trHeight w:val="20"/>
        </w:trPr>
        <w:tc>
          <w:tcPr>
            <w:tcW w:w="1461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C04375" w:rsidRPr="00422F3A" w:rsidRDefault="00C04375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Министерства обороны Российской Федерации</w:t>
            </w:r>
          </w:p>
        </w:tc>
      </w:tr>
      <w:tr w:rsidR="00C04375" w:rsidRPr="00DF2B91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BA1A69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461E7E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</w:t>
            </w:r>
            <w:r w:rsidR="00461E7E">
              <w:rPr>
                <w:rFonts w:ascii="Times New Roman" w:hAnsi="Times New Roman"/>
                <w:lang w:val="ru-RU"/>
              </w:rPr>
              <w:t>1</w:t>
            </w:r>
            <w:r w:rsidRPr="00422F3A">
              <w:rPr>
                <w:rFonts w:ascii="Times New Roman" w:hAnsi="Times New Roman"/>
                <w:lang w:val="ru-RU"/>
              </w:rPr>
              <w:t>. Федеральное государственное бюджетное учреждение "413 военный  госпиталь" Министерства обороны Российской Федерации</w:t>
            </w:r>
          </w:p>
        </w:tc>
      </w:tr>
      <w:tr w:rsidR="00C04375" w:rsidRPr="00DF2B91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22F3A" w:rsidRDefault="00C04375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Главного управления внутренних дел по Волгоградской области</w:t>
            </w:r>
          </w:p>
        </w:tc>
      </w:tr>
      <w:tr w:rsidR="00C04375" w:rsidRPr="00DF2B91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tabs>
                <w:tab w:val="left" w:pos="335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AA629F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="00AA629F" w:rsidRPr="00AA629F">
              <w:rPr>
                <w:rFonts w:ascii="Times New Roman" w:hAnsi="Times New Roman"/>
                <w:lang w:val="ru-RU"/>
              </w:rPr>
              <w:t>4</w:t>
            </w:r>
            <w:r w:rsidRPr="00422F3A">
              <w:rPr>
                <w:rFonts w:ascii="Times New Roman" w:hAnsi="Times New Roman"/>
                <w:lang w:val="ru-RU"/>
              </w:rPr>
              <w:t>. Федеральное казенное учреждение здравоохранения "Медико-санитарная часть Министерства внутренних дел Российской Федерации по Волгоградской области"</w:t>
            </w: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22F3A" w:rsidTr="0048308E">
        <w:trPr>
          <w:cantSplit/>
          <w:trHeight w:val="260"/>
        </w:trPr>
        <w:tc>
          <w:tcPr>
            <w:tcW w:w="14618" w:type="dxa"/>
            <w:gridSpan w:val="3"/>
          </w:tcPr>
          <w:p w:rsidR="00C04375" w:rsidRPr="00422F3A" w:rsidRDefault="00C04375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 w:eastAsia="ru-RU"/>
              </w:rPr>
              <w:t>Иные медицинские организации</w:t>
            </w:r>
          </w:p>
        </w:tc>
      </w:tr>
      <w:tr w:rsidR="00E0065F" w:rsidRPr="00DF2B91" w:rsidTr="001D627F">
        <w:trPr>
          <w:cantSplit/>
          <w:trHeight w:val="428"/>
        </w:trPr>
        <w:tc>
          <w:tcPr>
            <w:tcW w:w="5120" w:type="dxa"/>
          </w:tcPr>
          <w:p w:rsidR="00E0065F" w:rsidRPr="00EA6955" w:rsidRDefault="00E0065F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</w:t>
            </w:r>
            <w:proofErr w:type="gram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proofErr w:type="gram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научно-производственный центр "Титан-Баррикады"</w:t>
            </w:r>
          </w:p>
        </w:tc>
        <w:tc>
          <w:tcPr>
            <w:tcW w:w="4962" w:type="dxa"/>
          </w:tcPr>
          <w:p w:rsidR="00E0065F" w:rsidRPr="00422F3A" w:rsidRDefault="00E0065F" w:rsidP="00E0065F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Pr="00AA629F">
              <w:rPr>
                <w:rFonts w:ascii="Times New Roman" w:hAnsi="Times New Roman"/>
                <w:lang w:val="ru-RU"/>
              </w:rPr>
              <w:t>5</w:t>
            </w:r>
            <w:r w:rsidRPr="00422F3A">
              <w:rPr>
                <w:rFonts w:ascii="Times New Roman" w:hAnsi="Times New Roman"/>
                <w:lang w:val="ru-RU"/>
              </w:rPr>
              <w:t>. Акционерное общество Медицинское научно-производственное объединение "Клиника "Движение"</w:t>
            </w:r>
          </w:p>
        </w:tc>
        <w:tc>
          <w:tcPr>
            <w:tcW w:w="4536" w:type="dxa"/>
          </w:tcPr>
          <w:p w:rsidR="00E0065F" w:rsidRPr="00422F3A" w:rsidRDefault="00E0065F" w:rsidP="00E0065F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422F3A">
              <w:rPr>
                <w:rFonts w:ascii="Times New Roman" w:hAnsi="Times New Roman"/>
                <w:lang w:val="ru-RU"/>
              </w:rPr>
              <w:t>. Частное учреждение здравоохранения "Клиническая больница "РЖД-Медицина" города Волгоград"</w:t>
            </w:r>
          </w:p>
        </w:tc>
      </w:tr>
      <w:tr w:rsidR="000972B2" w:rsidRPr="00DF2B91" w:rsidTr="001D627F">
        <w:trPr>
          <w:cantSplit/>
          <w:trHeight w:val="428"/>
        </w:trPr>
        <w:tc>
          <w:tcPr>
            <w:tcW w:w="5120" w:type="dxa"/>
          </w:tcPr>
          <w:p w:rsidR="000972B2" w:rsidRPr="00EA6955" w:rsidRDefault="000972B2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Акционерное общество "Волжский трубный завод"</w:t>
            </w:r>
          </w:p>
        </w:tc>
        <w:tc>
          <w:tcPr>
            <w:tcW w:w="4962" w:type="dxa"/>
          </w:tcPr>
          <w:p w:rsidR="000972B2" w:rsidRPr="00422F3A" w:rsidRDefault="000972B2" w:rsidP="001B6FF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Pr="00403C57">
              <w:rPr>
                <w:rFonts w:ascii="Times New Roman" w:hAnsi="Times New Roman"/>
                <w:lang w:val="ru-RU"/>
              </w:rPr>
              <w:t>6</w:t>
            </w:r>
            <w:r w:rsidRPr="00422F3A">
              <w:rPr>
                <w:rFonts w:ascii="Times New Roman" w:hAnsi="Times New Roman"/>
                <w:lang w:val="ru-RU"/>
              </w:rPr>
              <w:t xml:space="preserve">. Общество с ограниченной ответственностью </w:t>
            </w:r>
            <w:r>
              <w:rPr>
                <w:rFonts w:ascii="Times New Roman" w:hAnsi="Times New Roman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lang w:val="ru-RU" w:eastAsia="ru-RU"/>
              </w:rPr>
              <w:t>Медси</w:t>
            </w:r>
            <w:proofErr w:type="spellEnd"/>
            <w:r>
              <w:rPr>
                <w:rFonts w:ascii="Times New Roman" w:hAnsi="Times New Roman"/>
                <w:lang w:val="ru-RU" w:eastAsia="ru-RU"/>
              </w:rPr>
              <w:t>-Волгоград"</w:t>
            </w:r>
          </w:p>
        </w:tc>
        <w:tc>
          <w:tcPr>
            <w:tcW w:w="4536" w:type="dxa"/>
          </w:tcPr>
          <w:p w:rsidR="000972B2" w:rsidRPr="00422F3A" w:rsidRDefault="00DF2B91" w:rsidP="00E0065F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23. </w:t>
            </w:r>
            <w:bookmarkStart w:id="0" w:name="_GoBack"/>
            <w:bookmarkEnd w:id="0"/>
            <w:r w:rsidRPr="00DF2B91">
              <w:rPr>
                <w:rFonts w:ascii="Times New Roman" w:hAnsi="Times New Roman"/>
                <w:lang w:val="ru-RU"/>
              </w:rPr>
              <w:t>Акционерное общество "</w:t>
            </w:r>
            <w:proofErr w:type="gramStart"/>
            <w:r w:rsidRPr="00DF2B91">
              <w:rPr>
                <w:rFonts w:ascii="Times New Roman" w:hAnsi="Times New Roman"/>
                <w:lang w:val="ru-RU"/>
              </w:rPr>
              <w:t>Многопрофильный</w:t>
            </w:r>
            <w:proofErr w:type="gramEnd"/>
            <w:r w:rsidRPr="00DF2B91">
              <w:rPr>
                <w:rFonts w:ascii="Times New Roman" w:hAnsi="Times New Roman"/>
                <w:lang w:val="ru-RU"/>
              </w:rPr>
              <w:t xml:space="preserve"> Медицинский Центр</w:t>
            </w:r>
            <w:r w:rsidRPr="00DF2B91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0972B2" w:rsidRPr="00DF2B91" w:rsidTr="001D627F">
        <w:trPr>
          <w:cantSplit/>
          <w:trHeight w:val="428"/>
        </w:trPr>
        <w:tc>
          <w:tcPr>
            <w:tcW w:w="5120" w:type="dxa"/>
          </w:tcPr>
          <w:p w:rsidR="000972B2" w:rsidRPr="00EA6955" w:rsidRDefault="000972B2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"Стоматолог"</w:t>
            </w:r>
          </w:p>
        </w:tc>
        <w:tc>
          <w:tcPr>
            <w:tcW w:w="4962" w:type="dxa"/>
          </w:tcPr>
          <w:p w:rsidR="000972B2" w:rsidRPr="00422F3A" w:rsidRDefault="000972B2" w:rsidP="00E0065F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Pr="00403C57">
              <w:rPr>
                <w:rFonts w:ascii="Times New Roman" w:hAnsi="Times New Roman"/>
                <w:lang w:val="ru-RU"/>
              </w:rPr>
              <w:t>7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"Геном-Волга"</w:t>
            </w:r>
          </w:p>
        </w:tc>
        <w:tc>
          <w:tcPr>
            <w:tcW w:w="4536" w:type="dxa"/>
          </w:tcPr>
          <w:p w:rsidR="000972B2" w:rsidRPr="00422F3A" w:rsidRDefault="000972B2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972B2" w:rsidRPr="00DF2B91" w:rsidTr="001D627F">
        <w:trPr>
          <w:cantSplit/>
          <w:trHeight w:val="428"/>
        </w:trPr>
        <w:tc>
          <w:tcPr>
            <w:tcW w:w="5120" w:type="dxa"/>
          </w:tcPr>
          <w:p w:rsidR="000972B2" w:rsidRPr="00EA6955" w:rsidRDefault="000972B2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"Институт управления медицинскими рисками и оптимизации страхования"</w:t>
            </w:r>
          </w:p>
        </w:tc>
        <w:tc>
          <w:tcPr>
            <w:tcW w:w="4962" w:type="dxa"/>
          </w:tcPr>
          <w:p w:rsidR="000972B2" w:rsidRPr="00422F3A" w:rsidRDefault="000972B2" w:rsidP="00E0065F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Pr="00403C57">
              <w:rPr>
                <w:rFonts w:ascii="Times New Roman" w:hAnsi="Times New Roman"/>
                <w:lang w:val="ru-RU"/>
              </w:rPr>
              <w:t>8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"Центр коррекции и восстановления зрения"</w:t>
            </w:r>
          </w:p>
        </w:tc>
        <w:tc>
          <w:tcPr>
            <w:tcW w:w="4536" w:type="dxa"/>
          </w:tcPr>
          <w:p w:rsidR="000972B2" w:rsidRPr="00422F3A" w:rsidRDefault="000972B2" w:rsidP="00E0065F">
            <w:pPr>
              <w:pStyle w:val="affa"/>
              <w:ind w:left="33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972B2" w:rsidRPr="00DF2B91" w:rsidTr="001D627F">
        <w:trPr>
          <w:cantSplit/>
          <w:trHeight w:val="428"/>
        </w:trPr>
        <w:tc>
          <w:tcPr>
            <w:tcW w:w="5120" w:type="dxa"/>
          </w:tcPr>
          <w:p w:rsidR="000972B2" w:rsidRPr="00EA6955" w:rsidRDefault="000972B2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"РУСАЛ </w:t>
            </w:r>
            <w:proofErr w:type="gram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Медицинский</w:t>
            </w:r>
            <w:proofErr w:type="gram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 Центр"</w:t>
            </w:r>
          </w:p>
        </w:tc>
        <w:tc>
          <w:tcPr>
            <w:tcW w:w="4962" w:type="dxa"/>
          </w:tcPr>
          <w:p w:rsidR="000972B2" w:rsidRPr="00422F3A" w:rsidRDefault="000972B2" w:rsidP="00E0065F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Pr="00403C57">
              <w:rPr>
                <w:rFonts w:ascii="Times New Roman" w:hAnsi="Times New Roman"/>
                <w:lang w:val="ru-RU"/>
              </w:rPr>
              <w:t>9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"Центр хирургии глаза"</w:t>
            </w:r>
          </w:p>
        </w:tc>
        <w:tc>
          <w:tcPr>
            <w:tcW w:w="4536" w:type="dxa"/>
          </w:tcPr>
          <w:p w:rsidR="000972B2" w:rsidRPr="00422F3A" w:rsidRDefault="000972B2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Стома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-ВИД"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03C57">
              <w:rPr>
                <w:rFonts w:ascii="Times New Roman" w:hAnsi="Times New Roman"/>
                <w:lang w:val="ru-RU"/>
              </w:rPr>
              <w:t>40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"Центр лазерной коррекции и микрохирургии"</w:t>
            </w:r>
          </w:p>
        </w:tc>
        <w:tc>
          <w:tcPr>
            <w:tcW w:w="4536" w:type="dxa"/>
          </w:tcPr>
          <w:p w:rsidR="00DF2B91" w:rsidRPr="00422F3A" w:rsidRDefault="00DF2B91" w:rsidP="00E0065F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ЕвропаДент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DF2B91" w:rsidRPr="00AA629F" w:rsidRDefault="00DF2B91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"Деметра Плюс"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8A490B">
        <w:trPr>
          <w:cantSplit/>
          <w:trHeight w:val="470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"Стоматологическая поликлиника "Лазурь"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pStyle w:val="affa"/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"Звезда"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pStyle w:val="affa"/>
              <w:ind w:left="5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"ВИТА"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"Виктория"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Аполлония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"Клиника Академическая"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Медтранс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"Диагностика Экстра - Камышин"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"Медтехника"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"Спектр-Диагностика Волгоград"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"Поликлиника доктора 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Паромонова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"М-ЛАЙН"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"ДИАЛИЗ СП"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"Центр Диализа Астрахань"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gram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Лечебный</w:t>
            </w:r>
            <w:proofErr w:type="gram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диагностический центр Международного института биологических систем - Волгоград"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"Сияние Волгоград"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"ЦЕНТР ЭКО"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Диагностический Центр "Черноземье Регион Плюс"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"Амбулатория "Грязеводолечебница"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"ВОЛГАСФЕРА"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A6955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"ОКО ПЛЮС"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"ХАВЕН"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"Региональная Диагностическая Лаборатория"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"ХЕЛИКС"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СитиМед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"Клиника Семья"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Негосударственное медицинское частное учреждение "ЗДОРОВЬЕ+"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"Честная медицина"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b/>
                <w:lang w:val="ru-RU"/>
              </w:rPr>
            </w:pPr>
            <w:r w:rsidRPr="00EA6955">
              <w:rPr>
                <w:rFonts w:ascii="Times New Roman" w:eastAsiaTheme="minorEastAsia" w:hAnsi="Times New Roman"/>
                <w:lang w:val="ru-RU" w:eastAsia="ru-RU"/>
              </w:rPr>
              <w:t xml:space="preserve">Общество с ограниченной ответственностью "Волгоградский </w:t>
            </w:r>
            <w:proofErr w:type="spellStart"/>
            <w:r w:rsidRPr="00EA6955">
              <w:rPr>
                <w:rFonts w:ascii="Times New Roman" w:eastAsiaTheme="minorEastAsia" w:hAnsi="Times New Roman"/>
                <w:lang w:val="ru-RU" w:eastAsia="ru-RU"/>
              </w:rPr>
              <w:t>Флебологический</w:t>
            </w:r>
            <w:proofErr w:type="spellEnd"/>
            <w:r w:rsidRPr="00EA6955">
              <w:rPr>
                <w:rFonts w:ascii="Times New Roman" w:eastAsiaTheme="minorEastAsia" w:hAnsi="Times New Roman"/>
                <w:lang w:val="ru-RU" w:eastAsia="ru-RU"/>
              </w:rPr>
              <w:t xml:space="preserve"> Центр Профессора Ларина С.И."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Общество с ограниченной ответственностью "Медицинская клиника "Рефлекс" 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"Югра"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"Магия улыбки"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"ВИТАЛАБ"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DD21BB">
        <w:trPr>
          <w:cantSplit/>
          <w:trHeight w:val="359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"ВЕРО"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Станция Скорой Медицинской Помощи "Неотложка"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"Локальный диагностический центр-Волгоград"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A6955">
              <w:rPr>
                <w:rFonts w:ascii="Times New Roman" w:hAnsi="Times New Roman"/>
                <w:lang w:val="ru-RU"/>
              </w:rPr>
              <w:t>Общество с ограниченной ответственностью "ИНВИТРО-Ростов-на-Дону"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"Пиксель Мед"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"Педиатрический центр доктора Бойко Е.В."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A6955">
              <w:rPr>
                <w:rFonts w:ascii="Times New Roman" w:hAnsi="Times New Roman"/>
                <w:lang w:val="ru-RU"/>
              </w:rPr>
              <w:t>Общество с ограниченной ответственностью "Стоматология "Арт-</w:t>
            </w:r>
            <w:proofErr w:type="spellStart"/>
            <w:r w:rsidRPr="00EA6955">
              <w:rPr>
                <w:rFonts w:ascii="Times New Roman" w:hAnsi="Times New Roman"/>
                <w:lang w:val="ru-RU"/>
              </w:rPr>
              <w:t>Дент</w:t>
            </w:r>
            <w:proofErr w:type="spellEnd"/>
            <w:r w:rsidRPr="00EA6955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"ГЕМОТЕСТ ЮГ"</w:t>
            </w:r>
          </w:p>
        </w:tc>
        <w:tc>
          <w:tcPr>
            <w:tcW w:w="4962" w:type="dxa"/>
          </w:tcPr>
          <w:p w:rsidR="00DF2B91" w:rsidRPr="00422F3A" w:rsidRDefault="00DF2B91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422F3A" w:rsidRDefault="00DF2B91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"Клиника семейного здоровья"</w:t>
            </w:r>
          </w:p>
        </w:tc>
        <w:tc>
          <w:tcPr>
            <w:tcW w:w="4962" w:type="dxa"/>
          </w:tcPr>
          <w:p w:rsidR="00DF2B91" w:rsidRPr="0036546A" w:rsidRDefault="00DF2B91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36546A" w:rsidRDefault="00DF2B91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F2B91" w:rsidRPr="00DF2B91" w:rsidTr="001D627F">
        <w:trPr>
          <w:cantSplit/>
          <w:trHeight w:val="428"/>
        </w:trPr>
        <w:tc>
          <w:tcPr>
            <w:tcW w:w="5120" w:type="dxa"/>
          </w:tcPr>
          <w:p w:rsidR="00DF2B91" w:rsidRPr="00EA6955" w:rsidRDefault="00DF2B91" w:rsidP="002E7BB4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0972B2">
              <w:rPr>
                <w:rFonts w:ascii="Times New Roman" w:hAnsi="Times New Roman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hAnsi="Times New Roman"/>
                <w:lang w:val="ru-RU"/>
              </w:rPr>
              <w:t xml:space="preserve"> "ВОЛГАМЕДЛАБ"</w:t>
            </w:r>
          </w:p>
        </w:tc>
        <w:tc>
          <w:tcPr>
            <w:tcW w:w="4962" w:type="dxa"/>
          </w:tcPr>
          <w:p w:rsidR="00DF2B91" w:rsidRPr="0036546A" w:rsidRDefault="00DF2B91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DF2B91" w:rsidRPr="0036546A" w:rsidRDefault="00DF2B91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154FA9" w:rsidRPr="00D42EFA" w:rsidRDefault="00154FA9" w:rsidP="00BD1B03">
      <w:pPr>
        <w:pStyle w:val="14"/>
        <w:spacing w:line="240" w:lineRule="exact"/>
        <w:rPr>
          <w:rFonts w:ascii="Times New Roman" w:hAnsi="Times New Roman"/>
          <w:lang w:val="ru-RU"/>
        </w:rPr>
      </w:pPr>
    </w:p>
    <w:sectPr w:rsidR="00154FA9" w:rsidRPr="00D42EFA" w:rsidSect="00D13E52">
      <w:headerReference w:type="default" r:id="rId9"/>
      <w:pgSz w:w="16838" w:h="11906" w:orient="landscape" w:code="9"/>
      <w:pgMar w:top="1134" w:right="1276" w:bottom="1134" w:left="1559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2D9" w:rsidRDefault="00E962D9" w:rsidP="006B65C9">
      <w:r>
        <w:separator/>
      </w:r>
    </w:p>
  </w:endnote>
  <w:endnote w:type="continuationSeparator" w:id="0">
    <w:p w:rsidR="00E962D9" w:rsidRDefault="00E962D9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2D9" w:rsidRDefault="00E962D9" w:rsidP="006B65C9">
      <w:r>
        <w:separator/>
      </w:r>
    </w:p>
  </w:footnote>
  <w:footnote w:type="continuationSeparator" w:id="0">
    <w:p w:rsidR="00E962D9" w:rsidRDefault="00E962D9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7109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554B1" w:rsidRDefault="003554B1">
        <w:pPr>
          <w:pStyle w:val="af2"/>
          <w:jc w:val="center"/>
          <w:rPr>
            <w:lang w:val="ru-RU"/>
          </w:rPr>
        </w:pPr>
      </w:p>
      <w:p w:rsidR="007F2827" w:rsidRPr="003554B1" w:rsidRDefault="00865289">
        <w:pPr>
          <w:pStyle w:val="af2"/>
          <w:jc w:val="center"/>
          <w:rPr>
            <w:rFonts w:ascii="Times New Roman" w:hAnsi="Times New Roman"/>
          </w:rPr>
        </w:pPr>
        <w:r w:rsidRPr="003554B1">
          <w:rPr>
            <w:rFonts w:ascii="Times New Roman" w:hAnsi="Times New Roman"/>
          </w:rPr>
          <w:fldChar w:fldCharType="begin"/>
        </w:r>
        <w:r w:rsidR="007F2827" w:rsidRPr="003554B1">
          <w:rPr>
            <w:rFonts w:ascii="Times New Roman" w:hAnsi="Times New Roman"/>
          </w:rPr>
          <w:instrText xml:space="preserve"> PAGE   \* MERGEFORMAT </w:instrText>
        </w:r>
        <w:r w:rsidRPr="003554B1">
          <w:rPr>
            <w:rFonts w:ascii="Times New Roman" w:hAnsi="Times New Roman"/>
          </w:rPr>
          <w:fldChar w:fldCharType="separate"/>
        </w:r>
        <w:r w:rsidR="00DF2B91">
          <w:rPr>
            <w:rFonts w:ascii="Times New Roman" w:hAnsi="Times New Roman"/>
            <w:noProof/>
          </w:rPr>
          <w:t>13</w:t>
        </w:r>
        <w:r w:rsidRPr="003554B1">
          <w:rPr>
            <w:rFonts w:ascii="Times New Roman" w:hAnsi="Times New Roman"/>
            <w:noProof/>
          </w:rPr>
          <w:fldChar w:fldCharType="end"/>
        </w:r>
      </w:p>
    </w:sdtContent>
  </w:sdt>
  <w:p w:rsidR="007F2827" w:rsidRDefault="007F282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ADD"/>
    <w:multiLevelType w:val="hybridMultilevel"/>
    <w:tmpl w:val="C50033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751A9"/>
    <w:multiLevelType w:val="hybridMultilevel"/>
    <w:tmpl w:val="8FFE8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0673E"/>
    <w:multiLevelType w:val="hybridMultilevel"/>
    <w:tmpl w:val="F948E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4320B"/>
    <w:multiLevelType w:val="hybridMultilevel"/>
    <w:tmpl w:val="13B8B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F55B8"/>
    <w:multiLevelType w:val="hybridMultilevel"/>
    <w:tmpl w:val="C6FE8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87954"/>
    <w:multiLevelType w:val="hybridMultilevel"/>
    <w:tmpl w:val="DB586A48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>
    <w:nsid w:val="24EB08C3"/>
    <w:multiLevelType w:val="hybridMultilevel"/>
    <w:tmpl w:val="B9E89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643B8"/>
    <w:multiLevelType w:val="hybridMultilevel"/>
    <w:tmpl w:val="76840122"/>
    <w:lvl w:ilvl="0" w:tplc="E9C6D936">
      <w:start w:val="50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>
    <w:nsid w:val="2CB5567B"/>
    <w:multiLevelType w:val="hybridMultilevel"/>
    <w:tmpl w:val="960238D8"/>
    <w:lvl w:ilvl="0" w:tplc="A2B69676">
      <w:start w:val="77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9">
    <w:nsid w:val="3421089D"/>
    <w:multiLevelType w:val="hybridMultilevel"/>
    <w:tmpl w:val="6E4E36AE"/>
    <w:lvl w:ilvl="0" w:tplc="BE9ACC18">
      <w:start w:val="78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0">
    <w:nsid w:val="35941DFC"/>
    <w:multiLevelType w:val="hybridMultilevel"/>
    <w:tmpl w:val="ECD67DFE"/>
    <w:lvl w:ilvl="0" w:tplc="860AAB9C">
      <w:start w:val="3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8EF63C4"/>
    <w:multiLevelType w:val="hybridMultilevel"/>
    <w:tmpl w:val="4432C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E52DC"/>
    <w:multiLevelType w:val="hybridMultilevel"/>
    <w:tmpl w:val="8290467E"/>
    <w:lvl w:ilvl="0" w:tplc="B21A3A80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C51928"/>
    <w:multiLevelType w:val="hybridMultilevel"/>
    <w:tmpl w:val="719A901A"/>
    <w:lvl w:ilvl="0" w:tplc="12A4891C">
      <w:start w:val="73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4">
    <w:nsid w:val="4C923B50"/>
    <w:multiLevelType w:val="hybridMultilevel"/>
    <w:tmpl w:val="68224C9C"/>
    <w:lvl w:ilvl="0" w:tplc="0419000F">
      <w:start w:val="4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B03D0"/>
    <w:multiLevelType w:val="hybridMultilevel"/>
    <w:tmpl w:val="D8B8C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065E5"/>
    <w:multiLevelType w:val="hybridMultilevel"/>
    <w:tmpl w:val="95AEA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D53FD"/>
    <w:multiLevelType w:val="hybridMultilevel"/>
    <w:tmpl w:val="89DEAC4E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C7DCC"/>
    <w:multiLevelType w:val="hybridMultilevel"/>
    <w:tmpl w:val="B4860E1A"/>
    <w:lvl w:ilvl="0" w:tplc="80A0209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CC7ADD"/>
    <w:multiLevelType w:val="hybridMultilevel"/>
    <w:tmpl w:val="22547BE8"/>
    <w:lvl w:ilvl="0" w:tplc="0419000F">
      <w:start w:val="7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7"/>
  </w:num>
  <w:num w:numId="5">
    <w:abstractNumId w:val="8"/>
  </w:num>
  <w:num w:numId="6">
    <w:abstractNumId w:val="19"/>
  </w:num>
  <w:num w:numId="7">
    <w:abstractNumId w:val="14"/>
  </w:num>
  <w:num w:numId="8">
    <w:abstractNumId w:val="7"/>
  </w:num>
  <w:num w:numId="9">
    <w:abstractNumId w:val="4"/>
  </w:num>
  <w:num w:numId="10">
    <w:abstractNumId w:val="6"/>
  </w:num>
  <w:num w:numId="11">
    <w:abstractNumId w:val="0"/>
  </w:num>
  <w:num w:numId="12">
    <w:abstractNumId w:val="13"/>
  </w:num>
  <w:num w:numId="13">
    <w:abstractNumId w:val="15"/>
  </w:num>
  <w:num w:numId="14">
    <w:abstractNumId w:val="11"/>
  </w:num>
  <w:num w:numId="15">
    <w:abstractNumId w:val="2"/>
  </w:num>
  <w:num w:numId="16">
    <w:abstractNumId w:val="18"/>
  </w:num>
  <w:num w:numId="17">
    <w:abstractNumId w:val="16"/>
  </w:num>
  <w:num w:numId="18">
    <w:abstractNumId w:val="10"/>
  </w:num>
  <w:num w:numId="19">
    <w:abstractNumId w:val="3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58F"/>
    <w:rsid w:val="00001F76"/>
    <w:rsid w:val="00005765"/>
    <w:rsid w:val="00005D52"/>
    <w:rsid w:val="0000655F"/>
    <w:rsid w:val="00006CD9"/>
    <w:rsid w:val="00010FCD"/>
    <w:rsid w:val="000118C0"/>
    <w:rsid w:val="00012123"/>
    <w:rsid w:val="00012A1D"/>
    <w:rsid w:val="00012AE6"/>
    <w:rsid w:val="0001482A"/>
    <w:rsid w:val="00022617"/>
    <w:rsid w:val="00023BE4"/>
    <w:rsid w:val="00026469"/>
    <w:rsid w:val="000270B6"/>
    <w:rsid w:val="00031F10"/>
    <w:rsid w:val="00033262"/>
    <w:rsid w:val="00033C29"/>
    <w:rsid w:val="00034FE0"/>
    <w:rsid w:val="00036C47"/>
    <w:rsid w:val="00036D07"/>
    <w:rsid w:val="00037AF7"/>
    <w:rsid w:val="00042A16"/>
    <w:rsid w:val="00044ECB"/>
    <w:rsid w:val="0004514A"/>
    <w:rsid w:val="0004554F"/>
    <w:rsid w:val="00046588"/>
    <w:rsid w:val="000467BC"/>
    <w:rsid w:val="00047F27"/>
    <w:rsid w:val="00050BEB"/>
    <w:rsid w:val="00051197"/>
    <w:rsid w:val="0005190A"/>
    <w:rsid w:val="000519B8"/>
    <w:rsid w:val="00052010"/>
    <w:rsid w:val="000522F1"/>
    <w:rsid w:val="000532E7"/>
    <w:rsid w:val="000539BC"/>
    <w:rsid w:val="00054695"/>
    <w:rsid w:val="00054A72"/>
    <w:rsid w:val="00061EC4"/>
    <w:rsid w:val="00062B89"/>
    <w:rsid w:val="00064958"/>
    <w:rsid w:val="00065438"/>
    <w:rsid w:val="000667C4"/>
    <w:rsid w:val="00067DD5"/>
    <w:rsid w:val="00067F2C"/>
    <w:rsid w:val="00073322"/>
    <w:rsid w:val="000740E3"/>
    <w:rsid w:val="00074C9A"/>
    <w:rsid w:val="00076343"/>
    <w:rsid w:val="00076380"/>
    <w:rsid w:val="0008153F"/>
    <w:rsid w:val="00082CB5"/>
    <w:rsid w:val="0008347C"/>
    <w:rsid w:val="00083B51"/>
    <w:rsid w:val="00086DAF"/>
    <w:rsid w:val="00087A7A"/>
    <w:rsid w:val="0009048C"/>
    <w:rsid w:val="00091C49"/>
    <w:rsid w:val="00093140"/>
    <w:rsid w:val="00093899"/>
    <w:rsid w:val="00095319"/>
    <w:rsid w:val="000954BE"/>
    <w:rsid w:val="00096561"/>
    <w:rsid w:val="000972B2"/>
    <w:rsid w:val="000A051C"/>
    <w:rsid w:val="000A2D5D"/>
    <w:rsid w:val="000A3F36"/>
    <w:rsid w:val="000A4122"/>
    <w:rsid w:val="000A6CAC"/>
    <w:rsid w:val="000A7235"/>
    <w:rsid w:val="000B001A"/>
    <w:rsid w:val="000B0F5A"/>
    <w:rsid w:val="000B23BB"/>
    <w:rsid w:val="000B42C8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529F"/>
    <w:rsid w:val="000D5E78"/>
    <w:rsid w:val="000D66F7"/>
    <w:rsid w:val="000E2DB0"/>
    <w:rsid w:val="000E302C"/>
    <w:rsid w:val="000E3ED0"/>
    <w:rsid w:val="000E46A4"/>
    <w:rsid w:val="000E47F9"/>
    <w:rsid w:val="000E5D1A"/>
    <w:rsid w:val="000E6E45"/>
    <w:rsid w:val="000E7C01"/>
    <w:rsid w:val="000E7F5D"/>
    <w:rsid w:val="000F23D7"/>
    <w:rsid w:val="000F283E"/>
    <w:rsid w:val="000F31BE"/>
    <w:rsid w:val="000F3C39"/>
    <w:rsid w:val="000F4F75"/>
    <w:rsid w:val="000F6CDC"/>
    <w:rsid w:val="00101F46"/>
    <w:rsid w:val="0010228A"/>
    <w:rsid w:val="00103849"/>
    <w:rsid w:val="00104601"/>
    <w:rsid w:val="00105E20"/>
    <w:rsid w:val="00110B96"/>
    <w:rsid w:val="00115064"/>
    <w:rsid w:val="00122201"/>
    <w:rsid w:val="00123523"/>
    <w:rsid w:val="0012417B"/>
    <w:rsid w:val="00124732"/>
    <w:rsid w:val="00124992"/>
    <w:rsid w:val="00124C2D"/>
    <w:rsid w:val="00126C7F"/>
    <w:rsid w:val="00132282"/>
    <w:rsid w:val="0013613D"/>
    <w:rsid w:val="0013675C"/>
    <w:rsid w:val="00136EAB"/>
    <w:rsid w:val="00141CD6"/>
    <w:rsid w:val="0014350C"/>
    <w:rsid w:val="00144586"/>
    <w:rsid w:val="00144AD4"/>
    <w:rsid w:val="0014658F"/>
    <w:rsid w:val="001465C0"/>
    <w:rsid w:val="0015084A"/>
    <w:rsid w:val="001531A1"/>
    <w:rsid w:val="00153BA4"/>
    <w:rsid w:val="0015445D"/>
    <w:rsid w:val="00154FA9"/>
    <w:rsid w:val="0015764A"/>
    <w:rsid w:val="00157936"/>
    <w:rsid w:val="0016007C"/>
    <w:rsid w:val="001600D6"/>
    <w:rsid w:val="001605A3"/>
    <w:rsid w:val="0016205A"/>
    <w:rsid w:val="00162EF8"/>
    <w:rsid w:val="0016350E"/>
    <w:rsid w:val="00163905"/>
    <w:rsid w:val="00164D07"/>
    <w:rsid w:val="001657B2"/>
    <w:rsid w:val="00167DF5"/>
    <w:rsid w:val="001706B2"/>
    <w:rsid w:val="001716C2"/>
    <w:rsid w:val="00172AF1"/>
    <w:rsid w:val="00175521"/>
    <w:rsid w:val="00177E86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BC7"/>
    <w:rsid w:val="00195E15"/>
    <w:rsid w:val="00196456"/>
    <w:rsid w:val="001A181D"/>
    <w:rsid w:val="001A2115"/>
    <w:rsid w:val="001A237E"/>
    <w:rsid w:val="001A293A"/>
    <w:rsid w:val="001A3B2B"/>
    <w:rsid w:val="001A4628"/>
    <w:rsid w:val="001A4D14"/>
    <w:rsid w:val="001A56E2"/>
    <w:rsid w:val="001A79BC"/>
    <w:rsid w:val="001A7F5F"/>
    <w:rsid w:val="001B193B"/>
    <w:rsid w:val="001B232E"/>
    <w:rsid w:val="001B272E"/>
    <w:rsid w:val="001B42A2"/>
    <w:rsid w:val="001B4667"/>
    <w:rsid w:val="001B6FF4"/>
    <w:rsid w:val="001B704F"/>
    <w:rsid w:val="001D1CE1"/>
    <w:rsid w:val="001D2A02"/>
    <w:rsid w:val="001D385B"/>
    <w:rsid w:val="001D45F8"/>
    <w:rsid w:val="001D4FAA"/>
    <w:rsid w:val="001D50DE"/>
    <w:rsid w:val="001D589E"/>
    <w:rsid w:val="001D5F76"/>
    <w:rsid w:val="001D627F"/>
    <w:rsid w:val="001D67EC"/>
    <w:rsid w:val="001E0CB5"/>
    <w:rsid w:val="001E3691"/>
    <w:rsid w:val="001E36EF"/>
    <w:rsid w:val="001E4A4A"/>
    <w:rsid w:val="001E53AD"/>
    <w:rsid w:val="001F0618"/>
    <w:rsid w:val="001F0DF5"/>
    <w:rsid w:val="001F2A36"/>
    <w:rsid w:val="001F7E70"/>
    <w:rsid w:val="00201426"/>
    <w:rsid w:val="00203AC4"/>
    <w:rsid w:val="00203C94"/>
    <w:rsid w:val="00204DD8"/>
    <w:rsid w:val="002065F7"/>
    <w:rsid w:val="00206A87"/>
    <w:rsid w:val="00207449"/>
    <w:rsid w:val="002104E0"/>
    <w:rsid w:val="0021103E"/>
    <w:rsid w:val="00214687"/>
    <w:rsid w:val="0021604F"/>
    <w:rsid w:val="002215C4"/>
    <w:rsid w:val="002227A7"/>
    <w:rsid w:val="00224D95"/>
    <w:rsid w:val="00225296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47AB6"/>
    <w:rsid w:val="00250A8B"/>
    <w:rsid w:val="00251134"/>
    <w:rsid w:val="0025172A"/>
    <w:rsid w:val="00253400"/>
    <w:rsid w:val="00253B0D"/>
    <w:rsid w:val="00253BF2"/>
    <w:rsid w:val="0025525F"/>
    <w:rsid w:val="00260CC2"/>
    <w:rsid w:val="00263B0B"/>
    <w:rsid w:val="00264397"/>
    <w:rsid w:val="002665E4"/>
    <w:rsid w:val="00267F84"/>
    <w:rsid w:val="002706CC"/>
    <w:rsid w:val="00273208"/>
    <w:rsid w:val="00273ADD"/>
    <w:rsid w:val="002746C4"/>
    <w:rsid w:val="00275883"/>
    <w:rsid w:val="00276612"/>
    <w:rsid w:val="0028014F"/>
    <w:rsid w:val="00280E1A"/>
    <w:rsid w:val="00281891"/>
    <w:rsid w:val="00282C3C"/>
    <w:rsid w:val="0028311F"/>
    <w:rsid w:val="002845B5"/>
    <w:rsid w:val="0029004B"/>
    <w:rsid w:val="00290C12"/>
    <w:rsid w:val="002929B7"/>
    <w:rsid w:val="0029428B"/>
    <w:rsid w:val="002962BA"/>
    <w:rsid w:val="002964CD"/>
    <w:rsid w:val="002A14AA"/>
    <w:rsid w:val="002A1FEF"/>
    <w:rsid w:val="002A2793"/>
    <w:rsid w:val="002A4317"/>
    <w:rsid w:val="002A5F22"/>
    <w:rsid w:val="002A6EE8"/>
    <w:rsid w:val="002B1185"/>
    <w:rsid w:val="002B24EC"/>
    <w:rsid w:val="002B340E"/>
    <w:rsid w:val="002B3416"/>
    <w:rsid w:val="002B3EE2"/>
    <w:rsid w:val="002B6316"/>
    <w:rsid w:val="002B6582"/>
    <w:rsid w:val="002C0361"/>
    <w:rsid w:val="002C3239"/>
    <w:rsid w:val="002C3662"/>
    <w:rsid w:val="002D3920"/>
    <w:rsid w:val="002D4C4C"/>
    <w:rsid w:val="002D5F2A"/>
    <w:rsid w:val="002D6B1D"/>
    <w:rsid w:val="002D7C05"/>
    <w:rsid w:val="002E2AA9"/>
    <w:rsid w:val="002E4790"/>
    <w:rsid w:val="002E66EF"/>
    <w:rsid w:val="002E6968"/>
    <w:rsid w:val="002F0611"/>
    <w:rsid w:val="002F07BB"/>
    <w:rsid w:val="002F092B"/>
    <w:rsid w:val="002F0DCE"/>
    <w:rsid w:val="002F1E71"/>
    <w:rsid w:val="002F1FFF"/>
    <w:rsid w:val="002F5A98"/>
    <w:rsid w:val="002F6DD3"/>
    <w:rsid w:val="00302FB4"/>
    <w:rsid w:val="0030413C"/>
    <w:rsid w:val="003048C7"/>
    <w:rsid w:val="003049BF"/>
    <w:rsid w:val="00305CB0"/>
    <w:rsid w:val="00305F67"/>
    <w:rsid w:val="003070E1"/>
    <w:rsid w:val="0030759A"/>
    <w:rsid w:val="003124FD"/>
    <w:rsid w:val="003157EC"/>
    <w:rsid w:val="00320631"/>
    <w:rsid w:val="00321126"/>
    <w:rsid w:val="003212D9"/>
    <w:rsid w:val="00321724"/>
    <w:rsid w:val="00323D26"/>
    <w:rsid w:val="0032654F"/>
    <w:rsid w:val="003306AB"/>
    <w:rsid w:val="00331E19"/>
    <w:rsid w:val="0033437D"/>
    <w:rsid w:val="003350F0"/>
    <w:rsid w:val="00341D72"/>
    <w:rsid w:val="00341D8C"/>
    <w:rsid w:val="00342390"/>
    <w:rsid w:val="003423BC"/>
    <w:rsid w:val="00344D04"/>
    <w:rsid w:val="00345A96"/>
    <w:rsid w:val="00345BE9"/>
    <w:rsid w:val="003460B5"/>
    <w:rsid w:val="00346EFC"/>
    <w:rsid w:val="0034763F"/>
    <w:rsid w:val="003476CD"/>
    <w:rsid w:val="003501A1"/>
    <w:rsid w:val="00351C99"/>
    <w:rsid w:val="003523B3"/>
    <w:rsid w:val="00353373"/>
    <w:rsid w:val="0035488B"/>
    <w:rsid w:val="003554B1"/>
    <w:rsid w:val="003568D2"/>
    <w:rsid w:val="00356BAD"/>
    <w:rsid w:val="003615C9"/>
    <w:rsid w:val="00361C2B"/>
    <w:rsid w:val="00361F32"/>
    <w:rsid w:val="00364FFD"/>
    <w:rsid w:val="003678FC"/>
    <w:rsid w:val="00371C95"/>
    <w:rsid w:val="00372EFF"/>
    <w:rsid w:val="00374F9B"/>
    <w:rsid w:val="003760FB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59B"/>
    <w:rsid w:val="00386D0A"/>
    <w:rsid w:val="00390E3F"/>
    <w:rsid w:val="00397FA9"/>
    <w:rsid w:val="003A0485"/>
    <w:rsid w:val="003A0E87"/>
    <w:rsid w:val="003A11BA"/>
    <w:rsid w:val="003A26C5"/>
    <w:rsid w:val="003A27D8"/>
    <w:rsid w:val="003A5963"/>
    <w:rsid w:val="003A6464"/>
    <w:rsid w:val="003A6B38"/>
    <w:rsid w:val="003A7ADD"/>
    <w:rsid w:val="003A7EF9"/>
    <w:rsid w:val="003B0C89"/>
    <w:rsid w:val="003B1DBB"/>
    <w:rsid w:val="003B2523"/>
    <w:rsid w:val="003B42C0"/>
    <w:rsid w:val="003B441C"/>
    <w:rsid w:val="003C09CF"/>
    <w:rsid w:val="003C0FF4"/>
    <w:rsid w:val="003C2295"/>
    <w:rsid w:val="003C2E4F"/>
    <w:rsid w:val="003C2E69"/>
    <w:rsid w:val="003C35A4"/>
    <w:rsid w:val="003C3B7A"/>
    <w:rsid w:val="003C4D76"/>
    <w:rsid w:val="003C5A5C"/>
    <w:rsid w:val="003C630D"/>
    <w:rsid w:val="003D1F20"/>
    <w:rsid w:val="003D2F0E"/>
    <w:rsid w:val="003D4F1B"/>
    <w:rsid w:val="003E2308"/>
    <w:rsid w:val="003E33B1"/>
    <w:rsid w:val="003E493F"/>
    <w:rsid w:val="003E4CDB"/>
    <w:rsid w:val="003E72CC"/>
    <w:rsid w:val="003F12DA"/>
    <w:rsid w:val="003F3FCC"/>
    <w:rsid w:val="003F45BB"/>
    <w:rsid w:val="003F4D29"/>
    <w:rsid w:val="003F5255"/>
    <w:rsid w:val="003F63BD"/>
    <w:rsid w:val="00400A6D"/>
    <w:rsid w:val="0040156D"/>
    <w:rsid w:val="0040186F"/>
    <w:rsid w:val="00401E62"/>
    <w:rsid w:val="00401F1C"/>
    <w:rsid w:val="00402767"/>
    <w:rsid w:val="004034CC"/>
    <w:rsid w:val="00403C57"/>
    <w:rsid w:val="00404D4F"/>
    <w:rsid w:val="0040658D"/>
    <w:rsid w:val="00407ABF"/>
    <w:rsid w:val="00411DF0"/>
    <w:rsid w:val="0041449D"/>
    <w:rsid w:val="004149EF"/>
    <w:rsid w:val="00416051"/>
    <w:rsid w:val="00416BD2"/>
    <w:rsid w:val="00416C32"/>
    <w:rsid w:val="00417C49"/>
    <w:rsid w:val="0042016C"/>
    <w:rsid w:val="00422F3A"/>
    <w:rsid w:val="00426C34"/>
    <w:rsid w:val="00427AF1"/>
    <w:rsid w:val="0043368E"/>
    <w:rsid w:val="004340A7"/>
    <w:rsid w:val="00434ED6"/>
    <w:rsid w:val="00435234"/>
    <w:rsid w:val="00435EBD"/>
    <w:rsid w:val="00436060"/>
    <w:rsid w:val="00437B1C"/>
    <w:rsid w:val="004401A5"/>
    <w:rsid w:val="00446587"/>
    <w:rsid w:val="004511BF"/>
    <w:rsid w:val="00451663"/>
    <w:rsid w:val="00452704"/>
    <w:rsid w:val="00452F75"/>
    <w:rsid w:val="0045414E"/>
    <w:rsid w:val="00454550"/>
    <w:rsid w:val="00455435"/>
    <w:rsid w:val="004556EE"/>
    <w:rsid w:val="00461E7E"/>
    <w:rsid w:val="00463F00"/>
    <w:rsid w:val="004640BD"/>
    <w:rsid w:val="0046632E"/>
    <w:rsid w:val="00467140"/>
    <w:rsid w:val="00467C6F"/>
    <w:rsid w:val="00467E33"/>
    <w:rsid w:val="00474CA7"/>
    <w:rsid w:val="00476424"/>
    <w:rsid w:val="004813F3"/>
    <w:rsid w:val="0048308E"/>
    <w:rsid w:val="00483FB9"/>
    <w:rsid w:val="0048587F"/>
    <w:rsid w:val="004873C4"/>
    <w:rsid w:val="0049351F"/>
    <w:rsid w:val="00495DDE"/>
    <w:rsid w:val="00497760"/>
    <w:rsid w:val="004A0FA5"/>
    <w:rsid w:val="004A274E"/>
    <w:rsid w:val="004A3EB2"/>
    <w:rsid w:val="004A4CA3"/>
    <w:rsid w:val="004A50C1"/>
    <w:rsid w:val="004A7336"/>
    <w:rsid w:val="004A7401"/>
    <w:rsid w:val="004B0345"/>
    <w:rsid w:val="004B087D"/>
    <w:rsid w:val="004B454F"/>
    <w:rsid w:val="004B4D1F"/>
    <w:rsid w:val="004B76C4"/>
    <w:rsid w:val="004C09F3"/>
    <w:rsid w:val="004C2648"/>
    <w:rsid w:val="004C2662"/>
    <w:rsid w:val="004C28EA"/>
    <w:rsid w:val="004C3187"/>
    <w:rsid w:val="004C4868"/>
    <w:rsid w:val="004C5A78"/>
    <w:rsid w:val="004C6F91"/>
    <w:rsid w:val="004C7641"/>
    <w:rsid w:val="004D1A92"/>
    <w:rsid w:val="004D1EB8"/>
    <w:rsid w:val="004D3E10"/>
    <w:rsid w:val="004D40E8"/>
    <w:rsid w:val="004D47BD"/>
    <w:rsid w:val="004D51CC"/>
    <w:rsid w:val="004D5734"/>
    <w:rsid w:val="004D5FB9"/>
    <w:rsid w:val="004E136B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500A39"/>
    <w:rsid w:val="00500D1E"/>
    <w:rsid w:val="005038A4"/>
    <w:rsid w:val="00506950"/>
    <w:rsid w:val="00506F93"/>
    <w:rsid w:val="005072C3"/>
    <w:rsid w:val="005111E2"/>
    <w:rsid w:val="00512A90"/>
    <w:rsid w:val="00513DBB"/>
    <w:rsid w:val="00515538"/>
    <w:rsid w:val="00515C65"/>
    <w:rsid w:val="00515E8C"/>
    <w:rsid w:val="0051723E"/>
    <w:rsid w:val="00520D93"/>
    <w:rsid w:val="0052147B"/>
    <w:rsid w:val="00524976"/>
    <w:rsid w:val="00526866"/>
    <w:rsid w:val="00526AF4"/>
    <w:rsid w:val="00526CEB"/>
    <w:rsid w:val="00530B0B"/>
    <w:rsid w:val="0053398D"/>
    <w:rsid w:val="00534E61"/>
    <w:rsid w:val="00536028"/>
    <w:rsid w:val="00536DBD"/>
    <w:rsid w:val="005371E2"/>
    <w:rsid w:val="00537A9E"/>
    <w:rsid w:val="00542615"/>
    <w:rsid w:val="0054579F"/>
    <w:rsid w:val="0054623D"/>
    <w:rsid w:val="00546288"/>
    <w:rsid w:val="00546A1A"/>
    <w:rsid w:val="00552816"/>
    <w:rsid w:val="00554BAC"/>
    <w:rsid w:val="00555595"/>
    <w:rsid w:val="0055567B"/>
    <w:rsid w:val="00555DDB"/>
    <w:rsid w:val="00556EA4"/>
    <w:rsid w:val="00557E4D"/>
    <w:rsid w:val="00562001"/>
    <w:rsid w:val="00562364"/>
    <w:rsid w:val="005716BF"/>
    <w:rsid w:val="00572188"/>
    <w:rsid w:val="005734A3"/>
    <w:rsid w:val="005742C6"/>
    <w:rsid w:val="005769E1"/>
    <w:rsid w:val="00576DC5"/>
    <w:rsid w:val="005817AD"/>
    <w:rsid w:val="00585046"/>
    <w:rsid w:val="0058515C"/>
    <w:rsid w:val="005866DC"/>
    <w:rsid w:val="00586D27"/>
    <w:rsid w:val="00590C48"/>
    <w:rsid w:val="005925B4"/>
    <w:rsid w:val="0059305D"/>
    <w:rsid w:val="00593CDC"/>
    <w:rsid w:val="00594FFD"/>
    <w:rsid w:val="00597CC8"/>
    <w:rsid w:val="005A163C"/>
    <w:rsid w:val="005A2017"/>
    <w:rsid w:val="005A20EE"/>
    <w:rsid w:val="005A703B"/>
    <w:rsid w:val="005A706A"/>
    <w:rsid w:val="005B3395"/>
    <w:rsid w:val="005B3F06"/>
    <w:rsid w:val="005B56A1"/>
    <w:rsid w:val="005B5F0E"/>
    <w:rsid w:val="005B70CF"/>
    <w:rsid w:val="005C08C9"/>
    <w:rsid w:val="005C0BE1"/>
    <w:rsid w:val="005C2388"/>
    <w:rsid w:val="005C3840"/>
    <w:rsid w:val="005C4CE9"/>
    <w:rsid w:val="005C527F"/>
    <w:rsid w:val="005C5491"/>
    <w:rsid w:val="005C7138"/>
    <w:rsid w:val="005C7DA6"/>
    <w:rsid w:val="005C7E47"/>
    <w:rsid w:val="005D073E"/>
    <w:rsid w:val="005D085A"/>
    <w:rsid w:val="005D1202"/>
    <w:rsid w:val="005D2243"/>
    <w:rsid w:val="005D304A"/>
    <w:rsid w:val="005D3A45"/>
    <w:rsid w:val="005D46B0"/>
    <w:rsid w:val="005D56A5"/>
    <w:rsid w:val="005D6025"/>
    <w:rsid w:val="005D658A"/>
    <w:rsid w:val="005D75B8"/>
    <w:rsid w:val="005D7C63"/>
    <w:rsid w:val="005E3711"/>
    <w:rsid w:val="005E5C8F"/>
    <w:rsid w:val="005E6C3D"/>
    <w:rsid w:val="005E6ED0"/>
    <w:rsid w:val="005F15EB"/>
    <w:rsid w:val="005F22D9"/>
    <w:rsid w:val="005F2CBB"/>
    <w:rsid w:val="005F4C48"/>
    <w:rsid w:val="005F5177"/>
    <w:rsid w:val="00600614"/>
    <w:rsid w:val="00600EEA"/>
    <w:rsid w:val="00603E7C"/>
    <w:rsid w:val="00605B73"/>
    <w:rsid w:val="00606A76"/>
    <w:rsid w:val="00612241"/>
    <w:rsid w:val="00613145"/>
    <w:rsid w:val="00617A79"/>
    <w:rsid w:val="00620AD4"/>
    <w:rsid w:val="006213D0"/>
    <w:rsid w:val="006222A8"/>
    <w:rsid w:val="0062368F"/>
    <w:rsid w:val="006237DE"/>
    <w:rsid w:val="00623C02"/>
    <w:rsid w:val="00623C15"/>
    <w:rsid w:val="006256FD"/>
    <w:rsid w:val="00625DCD"/>
    <w:rsid w:val="006270B3"/>
    <w:rsid w:val="006301F0"/>
    <w:rsid w:val="00630ECF"/>
    <w:rsid w:val="0063185D"/>
    <w:rsid w:val="00631DD6"/>
    <w:rsid w:val="00632408"/>
    <w:rsid w:val="006328E5"/>
    <w:rsid w:val="00636703"/>
    <w:rsid w:val="0063698E"/>
    <w:rsid w:val="00643AF1"/>
    <w:rsid w:val="00643B05"/>
    <w:rsid w:val="0064468E"/>
    <w:rsid w:val="00644F34"/>
    <w:rsid w:val="006456FA"/>
    <w:rsid w:val="00646067"/>
    <w:rsid w:val="00647226"/>
    <w:rsid w:val="00647903"/>
    <w:rsid w:val="006479E2"/>
    <w:rsid w:val="006530C0"/>
    <w:rsid w:val="006541FE"/>
    <w:rsid w:val="00654793"/>
    <w:rsid w:val="00661525"/>
    <w:rsid w:val="00662E53"/>
    <w:rsid w:val="006662CA"/>
    <w:rsid w:val="006667BD"/>
    <w:rsid w:val="00667911"/>
    <w:rsid w:val="00671420"/>
    <w:rsid w:val="00671E95"/>
    <w:rsid w:val="006737A4"/>
    <w:rsid w:val="00676588"/>
    <w:rsid w:val="00684004"/>
    <w:rsid w:val="00686B7F"/>
    <w:rsid w:val="00690D53"/>
    <w:rsid w:val="00691EF4"/>
    <w:rsid w:val="00694AC3"/>
    <w:rsid w:val="00697484"/>
    <w:rsid w:val="00697838"/>
    <w:rsid w:val="006A0E05"/>
    <w:rsid w:val="006A5321"/>
    <w:rsid w:val="006A7C82"/>
    <w:rsid w:val="006B0746"/>
    <w:rsid w:val="006B0D9C"/>
    <w:rsid w:val="006B1C8B"/>
    <w:rsid w:val="006B23A3"/>
    <w:rsid w:val="006B5770"/>
    <w:rsid w:val="006B611C"/>
    <w:rsid w:val="006B65C9"/>
    <w:rsid w:val="006B72FA"/>
    <w:rsid w:val="006B7AAF"/>
    <w:rsid w:val="006C1515"/>
    <w:rsid w:val="006C1CFD"/>
    <w:rsid w:val="006C1F21"/>
    <w:rsid w:val="006C3F2E"/>
    <w:rsid w:val="006C4080"/>
    <w:rsid w:val="006C4471"/>
    <w:rsid w:val="006C722E"/>
    <w:rsid w:val="006C7481"/>
    <w:rsid w:val="006D0DF9"/>
    <w:rsid w:val="006D0F1E"/>
    <w:rsid w:val="006D1CAC"/>
    <w:rsid w:val="006D3533"/>
    <w:rsid w:val="006D4277"/>
    <w:rsid w:val="006D4A1F"/>
    <w:rsid w:val="006D5690"/>
    <w:rsid w:val="006E06CA"/>
    <w:rsid w:val="006E2E3A"/>
    <w:rsid w:val="006E3084"/>
    <w:rsid w:val="006E43D9"/>
    <w:rsid w:val="006F151D"/>
    <w:rsid w:val="006F1F1E"/>
    <w:rsid w:val="006F2344"/>
    <w:rsid w:val="006F2B63"/>
    <w:rsid w:val="006F2EE3"/>
    <w:rsid w:val="006F3ED0"/>
    <w:rsid w:val="006F7C22"/>
    <w:rsid w:val="0070250A"/>
    <w:rsid w:val="00704FE1"/>
    <w:rsid w:val="007076A8"/>
    <w:rsid w:val="00707C56"/>
    <w:rsid w:val="00711DC2"/>
    <w:rsid w:val="00713D2F"/>
    <w:rsid w:val="00717680"/>
    <w:rsid w:val="0071797F"/>
    <w:rsid w:val="00721606"/>
    <w:rsid w:val="007244E4"/>
    <w:rsid w:val="00724AD2"/>
    <w:rsid w:val="0072676A"/>
    <w:rsid w:val="00726844"/>
    <w:rsid w:val="00731B98"/>
    <w:rsid w:val="00732606"/>
    <w:rsid w:val="00733546"/>
    <w:rsid w:val="00733752"/>
    <w:rsid w:val="00735764"/>
    <w:rsid w:val="00736957"/>
    <w:rsid w:val="00740634"/>
    <w:rsid w:val="0074082A"/>
    <w:rsid w:val="007410C6"/>
    <w:rsid w:val="00742C78"/>
    <w:rsid w:val="00744339"/>
    <w:rsid w:val="0074730B"/>
    <w:rsid w:val="0074740D"/>
    <w:rsid w:val="00747C1F"/>
    <w:rsid w:val="007500A1"/>
    <w:rsid w:val="00754401"/>
    <w:rsid w:val="00755D98"/>
    <w:rsid w:val="00757672"/>
    <w:rsid w:val="00760897"/>
    <w:rsid w:val="0076213E"/>
    <w:rsid w:val="00765EF4"/>
    <w:rsid w:val="007705C9"/>
    <w:rsid w:val="007736F0"/>
    <w:rsid w:val="00773C2A"/>
    <w:rsid w:val="0077598E"/>
    <w:rsid w:val="00775BDB"/>
    <w:rsid w:val="007766B2"/>
    <w:rsid w:val="00776968"/>
    <w:rsid w:val="0077697A"/>
    <w:rsid w:val="00780007"/>
    <w:rsid w:val="00782691"/>
    <w:rsid w:val="00783F4C"/>
    <w:rsid w:val="00784C4B"/>
    <w:rsid w:val="0078700C"/>
    <w:rsid w:val="007870AB"/>
    <w:rsid w:val="00790B48"/>
    <w:rsid w:val="00791F40"/>
    <w:rsid w:val="0079586A"/>
    <w:rsid w:val="007A1E6E"/>
    <w:rsid w:val="007A26BF"/>
    <w:rsid w:val="007A358F"/>
    <w:rsid w:val="007B14F5"/>
    <w:rsid w:val="007B154F"/>
    <w:rsid w:val="007B535F"/>
    <w:rsid w:val="007B63A6"/>
    <w:rsid w:val="007B64F5"/>
    <w:rsid w:val="007C10CF"/>
    <w:rsid w:val="007C1986"/>
    <w:rsid w:val="007C2409"/>
    <w:rsid w:val="007C2444"/>
    <w:rsid w:val="007C3F09"/>
    <w:rsid w:val="007C40AC"/>
    <w:rsid w:val="007C4D45"/>
    <w:rsid w:val="007C5F36"/>
    <w:rsid w:val="007C7614"/>
    <w:rsid w:val="007D0ACD"/>
    <w:rsid w:val="007D39BE"/>
    <w:rsid w:val="007D5B5A"/>
    <w:rsid w:val="007D6A71"/>
    <w:rsid w:val="007D7516"/>
    <w:rsid w:val="007E02F5"/>
    <w:rsid w:val="007E0687"/>
    <w:rsid w:val="007E06BA"/>
    <w:rsid w:val="007E158F"/>
    <w:rsid w:val="007E1ACB"/>
    <w:rsid w:val="007E2901"/>
    <w:rsid w:val="007E2F75"/>
    <w:rsid w:val="007E2F84"/>
    <w:rsid w:val="007E42B4"/>
    <w:rsid w:val="007E517E"/>
    <w:rsid w:val="007E6946"/>
    <w:rsid w:val="007E7FC0"/>
    <w:rsid w:val="007F0A99"/>
    <w:rsid w:val="007F1DF3"/>
    <w:rsid w:val="007F2827"/>
    <w:rsid w:val="007F33F6"/>
    <w:rsid w:val="007F3C32"/>
    <w:rsid w:val="007F644D"/>
    <w:rsid w:val="00801F3C"/>
    <w:rsid w:val="00802448"/>
    <w:rsid w:val="008038EB"/>
    <w:rsid w:val="00803930"/>
    <w:rsid w:val="00804064"/>
    <w:rsid w:val="00804341"/>
    <w:rsid w:val="008051A5"/>
    <w:rsid w:val="00815773"/>
    <w:rsid w:val="008158E5"/>
    <w:rsid w:val="00822286"/>
    <w:rsid w:val="00822CDF"/>
    <w:rsid w:val="008231D5"/>
    <w:rsid w:val="00824842"/>
    <w:rsid w:val="008277B2"/>
    <w:rsid w:val="0083013A"/>
    <w:rsid w:val="00831273"/>
    <w:rsid w:val="00832646"/>
    <w:rsid w:val="00836A00"/>
    <w:rsid w:val="00836CBC"/>
    <w:rsid w:val="00836E94"/>
    <w:rsid w:val="00840224"/>
    <w:rsid w:val="00841571"/>
    <w:rsid w:val="008415A0"/>
    <w:rsid w:val="00842CBA"/>
    <w:rsid w:val="00843961"/>
    <w:rsid w:val="00844AE2"/>
    <w:rsid w:val="00845EF7"/>
    <w:rsid w:val="008464A1"/>
    <w:rsid w:val="00850112"/>
    <w:rsid w:val="00850A68"/>
    <w:rsid w:val="00851325"/>
    <w:rsid w:val="0085525D"/>
    <w:rsid w:val="00855521"/>
    <w:rsid w:val="00855FED"/>
    <w:rsid w:val="00856221"/>
    <w:rsid w:val="0085633D"/>
    <w:rsid w:val="0086079E"/>
    <w:rsid w:val="00862B04"/>
    <w:rsid w:val="0086306E"/>
    <w:rsid w:val="00864374"/>
    <w:rsid w:val="00864D9E"/>
    <w:rsid w:val="00865289"/>
    <w:rsid w:val="00866DAE"/>
    <w:rsid w:val="00867D07"/>
    <w:rsid w:val="008700D1"/>
    <w:rsid w:val="008726F5"/>
    <w:rsid w:val="00872A89"/>
    <w:rsid w:val="0087322D"/>
    <w:rsid w:val="00874AC2"/>
    <w:rsid w:val="0087526D"/>
    <w:rsid w:val="00875590"/>
    <w:rsid w:val="008760CB"/>
    <w:rsid w:val="00876D6F"/>
    <w:rsid w:val="00882DE6"/>
    <w:rsid w:val="008836BB"/>
    <w:rsid w:val="00883D74"/>
    <w:rsid w:val="0088777B"/>
    <w:rsid w:val="00890604"/>
    <w:rsid w:val="008907FA"/>
    <w:rsid w:val="00891279"/>
    <w:rsid w:val="00892C2D"/>
    <w:rsid w:val="008934BE"/>
    <w:rsid w:val="008945D6"/>
    <w:rsid w:val="008949C2"/>
    <w:rsid w:val="008956F6"/>
    <w:rsid w:val="008A0BE2"/>
    <w:rsid w:val="008A2FA5"/>
    <w:rsid w:val="008A3003"/>
    <w:rsid w:val="008A490B"/>
    <w:rsid w:val="008A49CF"/>
    <w:rsid w:val="008A6C62"/>
    <w:rsid w:val="008B211A"/>
    <w:rsid w:val="008B26C8"/>
    <w:rsid w:val="008B6051"/>
    <w:rsid w:val="008B798F"/>
    <w:rsid w:val="008C260C"/>
    <w:rsid w:val="008C2C17"/>
    <w:rsid w:val="008C4ACA"/>
    <w:rsid w:val="008D1380"/>
    <w:rsid w:val="008D1D2E"/>
    <w:rsid w:val="008D1DD3"/>
    <w:rsid w:val="008D447A"/>
    <w:rsid w:val="008D4516"/>
    <w:rsid w:val="008D66DC"/>
    <w:rsid w:val="008D6E18"/>
    <w:rsid w:val="008D6E51"/>
    <w:rsid w:val="008E15F1"/>
    <w:rsid w:val="008E2009"/>
    <w:rsid w:val="008E3F98"/>
    <w:rsid w:val="008E478E"/>
    <w:rsid w:val="008E6352"/>
    <w:rsid w:val="008E7B21"/>
    <w:rsid w:val="008E7C6B"/>
    <w:rsid w:val="008F0C61"/>
    <w:rsid w:val="008F1418"/>
    <w:rsid w:val="008F1D46"/>
    <w:rsid w:val="008F2F6B"/>
    <w:rsid w:val="008F3ADF"/>
    <w:rsid w:val="008F3B98"/>
    <w:rsid w:val="008F3C3F"/>
    <w:rsid w:val="008F4B5E"/>
    <w:rsid w:val="008F545B"/>
    <w:rsid w:val="008F58E1"/>
    <w:rsid w:val="008F6062"/>
    <w:rsid w:val="008F6406"/>
    <w:rsid w:val="008F751A"/>
    <w:rsid w:val="008F7564"/>
    <w:rsid w:val="00900437"/>
    <w:rsid w:val="00900F05"/>
    <w:rsid w:val="00901ACA"/>
    <w:rsid w:val="00903181"/>
    <w:rsid w:val="00903653"/>
    <w:rsid w:val="00903A29"/>
    <w:rsid w:val="00906D4F"/>
    <w:rsid w:val="00906F55"/>
    <w:rsid w:val="00907402"/>
    <w:rsid w:val="009138D1"/>
    <w:rsid w:val="00913C03"/>
    <w:rsid w:val="00914621"/>
    <w:rsid w:val="009146B3"/>
    <w:rsid w:val="00915615"/>
    <w:rsid w:val="00921BBC"/>
    <w:rsid w:val="00923B31"/>
    <w:rsid w:val="009244DC"/>
    <w:rsid w:val="00925F9A"/>
    <w:rsid w:val="0093054A"/>
    <w:rsid w:val="00930721"/>
    <w:rsid w:val="0093160B"/>
    <w:rsid w:val="00933892"/>
    <w:rsid w:val="0093563B"/>
    <w:rsid w:val="00935681"/>
    <w:rsid w:val="0094289E"/>
    <w:rsid w:val="00943656"/>
    <w:rsid w:val="00945705"/>
    <w:rsid w:val="00945761"/>
    <w:rsid w:val="00950991"/>
    <w:rsid w:val="00951238"/>
    <w:rsid w:val="00951300"/>
    <w:rsid w:val="00951B68"/>
    <w:rsid w:val="00952DDD"/>
    <w:rsid w:val="00953CDB"/>
    <w:rsid w:val="00954077"/>
    <w:rsid w:val="00955A9F"/>
    <w:rsid w:val="0096327E"/>
    <w:rsid w:val="009639AE"/>
    <w:rsid w:val="009655C2"/>
    <w:rsid w:val="009675A8"/>
    <w:rsid w:val="00971F6B"/>
    <w:rsid w:val="00974102"/>
    <w:rsid w:val="009758B4"/>
    <w:rsid w:val="00975C23"/>
    <w:rsid w:val="00976FA5"/>
    <w:rsid w:val="009823B2"/>
    <w:rsid w:val="00985CF0"/>
    <w:rsid w:val="0098632D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6343"/>
    <w:rsid w:val="009A77AE"/>
    <w:rsid w:val="009A7C31"/>
    <w:rsid w:val="009A7F2A"/>
    <w:rsid w:val="009B0710"/>
    <w:rsid w:val="009B2E60"/>
    <w:rsid w:val="009B3FDD"/>
    <w:rsid w:val="009B4034"/>
    <w:rsid w:val="009B4742"/>
    <w:rsid w:val="009B60FC"/>
    <w:rsid w:val="009C0FDE"/>
    <w:rsid w:val="009C1773"/>
    <w:rsid w:val="009C2D8F"/>
    <w:rsid w:val="009C3858"/>
    <w:rsid w:val="009C5493"/>
    <w:rsid w:val="009D25AD"/>
    <w:rsid w:val="009D2B77"/>
    <w:rsid w:val="009D3C67"/>
    <w:rsid w:val="009D453E"/>
    <w:rsid w:val="009D6C8A"/>
    <w:rsid w:val="009E3037"/>
    <w:rsid w:val="009E4C50"/>
    <w:rsid w:val="009E623C"/>
    <w:rsid w:val="009E7863"/>
    <w:rsid w:val="009F04BA"/>
    <w:rsid w:val="009F15EB"/>
    <w:rsid w:val="009F217E"/>
    <w:rsid w:val="009F39B0"/>
    <w:rsid w:val="009F6ECD"/>
    <w:rsid w:val="00A03B3C"/>
    <w:rsid w:val="00A04D40"/>
    <w:rsid w:val="00A06D28"/>
    <w:rsid w:val="00A075DD"/>
    <w:rsid w:val="00A07C44"/>
    <w:rsid w:val="00A11D33"/>
    <w:rsid w:val="00A12177"/>
    <w:rsid w:val="00A13358"/>
    <w:rsid w:val="00A1594E"/>
    <w:rsid w:val="00A17111"/>
    <w:rsid w:val="00A22091"/>
    <w:rsid w:val="00A225F2"/>
    <w:rsid w:val="00A23857"/>
    <w:rsid w:val="00A23EF7"/>
    <w:rsid w:val="00A24BFF"/>
    <w:rsid w:val="00A25227"/>
    <w:rsid w:val="00A32495"/>
    <w:rsid w:val="00A325F1"/>
    <w:rsid w:val="00A41164"/>
    <w:rsid w:val="00A4147A"/>
    <w:rsid w:val="00A41E40"/>
    <w:rsid w:val="00A42354"/>
    <w:rsid w:val="00A43090"/>
    <w:rsid w:val="00A458C5"/>
    <w:rsid w:val="00A472EA"/>
    <w:rsid w:val="00A5032D"/>
    <w:rsid w:val="00A5144A"/>
    <w:rsid w:val="00A51704"/>
    <w:rsid w:val="00A521A8"/>
    <w:rsid w:val="00A527C9"/>
    <w:rsid w:val="00A53989"/>
    <w:rsid w:val="00A53ED5"/>
    <w:rsid w:val="00A60E03"/>
    <w:rsid w:val="00A60FDD"/>
    <w:rsid w:val="00A6127C"/>
    <w:rsid w:val="00A61578"/>
    <w:rsid w:val="00A63C0B"/>
    <w:rsid w:val="00A65266"/>
    <w:rsid w:val="00A665F8"/>
    <w:rsid w:val="00A707DC"/>
    <w:rsid w:val="00A707E4"/>
    <w:rsid w:val="00A718DC"/>
    <w:rsid w:val="00A7281C"/>
    <w:rsid w:val="00A8054B"/>
    <w:rsid w:val="00A80A2A"/>
    <w:rsid w:val="00A82133"/>
    <w:rsid w:val="00A84029"/>
    <w:rsid w:val="00A8438D"/>
    <w:rsid w:val="00A8760C"/>
    <w:rsid w:val="00A8779A"/>
    <w:rsid w:val="00A87A8B"/>
    <w:rsid w:val="00A87C32"/>
    <w:rsid w:val="00A91525"/>
    <w:rsid w:val="00A91E4D"/>
    <w:rsid w:val="00A928DA"/>
    <w:rsid w:val="00A94A9F"/>
    <w:rsid w:val="00A95E9D"/>
    <w:rsid w:val="00A97695"/>
    <w:rsid w:val="00A979B2"/>
    <w:rsid w:val="00A97AB4"/>
    <w:rsid w:val="00AA15D4"/>
    <w:rsid w:val="00AA3F58"/>
    <w:rsid w:val="00AA4773"/>
    <w:rsid w:val="00AA5880"/>
    <w:rsid w:val="00AA629F"/>
    <w:rsid w:val="00AB102E"/>
    <w:rsid w:val="00AB2AE7"/>
    <w:rsid w:val="00AB2EF6"/>
    <w:rsid w:val="00AB3B9C"/>
    <w:rsid w:val="00AB403C"/>
    <w:rsid w:val="00AB4612"/>
    <w:rsid w:val="00AB58D0"/>
    <w:rsid w:val="00AB73F1"/>
    <w:rsid w:val="00AB766C"/>
    <w:rsid w:val="00AC1311"/>
    <w:rsid w:val="00AC5A7D"/>
    <w:rsid w:val="00AC6ECE"/>
    <w:rsid w:val="00AC751A"/>
    <w:rsid w:val="00AD01E8"/>
    <w:rsid w:val="00AD20FB"/>
    <w:rsid w:val="00AD35DE"/>
    <w:rsid w:val="00AD4350"/>
    <w:rsid w:val="00AD5804"/>
    <w:rsid w:val="00AD70AF"/>
    <w:rsid w:val="00AD7D9E"/>
    <w:rsid w:val="00AE0121"/>
    <w:rsid w:val="00AE11C8"/>
    <w:rsid w:val="00AE3648"/>
    <w:rsid w:val="00AE3A19"/>
    <w:rsid w:val="00AE5B60"/>
    <w:rsid w:val="00AE6B02"/>
    <w:rsid w:val="00AF0BBB"/>
    <w:rsid w:val="00AF0F3A"/>
    <w:rsid w:val="00AF1A24"/>
    <w:rsid w:val="00AF34FE"/>
    <w:rsid w:val="00AF4DCB"/>
    <w:rsid w:val="00AF58FC"/>
    <w:rsid w:val="00AF7C43"/>
    <w:rsid w:val="00B00B9E"/>
    <w:rsid w:val="00B012AD"/>
    <w:rsid w:val="00B061A5"/>
    <w:rsid w:val="00B06503"/>
    <w:rsid w:val="00B124A2"/>
    <w:rsid w:val="00B126BA"/>
    <w:rsid w:val="00B12D44"/>
    <w:rsid w:val="00B13200"/>
    <w:rsid w:val="00B16979"/>
    <w:rsid w:val="00B208FC"/>
    <w:rsid w:val="00B20B7C"/>
    <w:rsid w:val="00B20DA8"/>
    <w:rsid w:val="00B2455A"/>
    <w:rsid w:val="00B273C3"/>
    <w:rsid w:val="00B300E4"/>
    <w:rsid w:val="00B30B60"/>
    <w:rsid w:val="00B318EF"/>
    <w:rsid w:val="00B3383E"/>
    <w:rsid w:val="00B33EC9"/>
    <w:rsid w:val="00B34E43"/>
    <w:rsid w:val="00B34F38"/>
    <w:rsid w:val="00B3685B"/>
    <w:rsid w:val="00B36D57"/>
    <w:rsid w:val="00B37DCF"/>
    <w:rsid w:val="00B37EAB"/>
    <w:rsid w:val="00B402EA"/>
    <w:rsid w:val="00B43B26"/>
    <w:rsid w:val="00B44FD6"/>
    <w:rsid w:val="00B45655"/>
    <w:rsid w:val="00B467C8"/>
    <w:rsid w:val="00B46CA1"/>
    <w:rsid w:val="00B504AA"/>
    <w:rsid w:val="00B51DC2"/>
    <w:rsid w:val="00B520A5"/>
    <w:rsid w:val="00B526EC"/>
    <w:rsid w:val="00B52A21"/>
    <w:rsid w:val="00B5439C"/>
    <w:rsid w:val="00B54425"/>
    <w:rsid w:val="00B563DE"/>
    <w:rsid w:val="00B576E7"/>
    <w:rsid w:val="00B6039E"/>
    <w:rsid w:val="00B62860"/>
    <w:rsid w:val="00B62F25"/>
    <w:rsid w:val="00B64D7B"/>
    <w:rsid w:val="00B677BE"/>
    <w:rsid w:val="00B701E8"/>
    <w:rsid w:val="00B71F3F"/>
    <w:rsid w:val="00B74EB8"/>
    <w:rsid w:val="00B76ABA"/>
    <w:rsid w:val="00B7700F"/>
    <w:rsid w:val="00B819BC"/>
    <w:rsid w:val="00B822D6"/>
    <w:rsid w:val="00B83C9A"/>
    <w:rsid w:val="00B85605"/>
    <w:rsid w:val="00B859C8"/>
    <w:rsid w:val="00B86089"/>
    <w:rsid w:val="00B86BC5"/>
    <w:rsid w:val="00B933FC"/>
    <w:rsid w:val="00B9504E"/>
    <w:rsid w:val="00B95A7E"/>
    <w:rsid w:val="00B95C15"/>
    <w:rsid w:val="00B97C72"/>
    <w:rsid w:val="00BA1A69"/>
    <w:rsid w:val="00BA258E"/>
    <w:rsid w:val="00BA275C"/>
    <w:rsid w:val="00BA41E6"/>
    <w:rsid w:val="00BA46C7"/>
    <w:rsid w:val="00BA496E"/>
    <w:rsid w:val="00BA502C"/>
    <w:rsid w:val="00BA5739"/>
    <w:rsid w:val="00BA57C0"/>
    <w:rsid w:val="00BA5E99"/>
    <w:rsid w:val="00BA7BC8"/>
    <w:rsid w:val="00BB12E5"/>
    <w:rsid w:val="00BB29C8"/>
    <w:rsid w:val="00BB343F"/>
    <w:rsid w:val="00BB395C"/>
    <w:rsid w:val="00BB5F4B"/>
    <w:rsid w:val="00BB65B1"/>
    <w:rsid w:val="00BB6A20"/>
    <w:rsid w:val="00BC13CD"/>
    <w:rsid w:val="00BC20AF"/>
    <w:rsid w:val="00BC339F"/>
    <w:rsid w:val="00BC565B"/>
    <w:rsid w:val="00BD078A"/>
    <w:rsid w:val="00BD1B03"/>
    <w:rsid w:val="00BD1CDB"/>
    <w:rsid w:val="00BD26B8"/>
    <w:rsid w:val="00BD279F"/>
    <w:rsid w:val="00BD29FF"/>
    <w:rsid w:val="00BD3418"/>
    <w:rsid w:val="00BD4B57"/>
    <w:rsid w:val="00BE12FB"/>
    <w:rsid w:val="00BE1AFF"/>
    <w:rsid w:val="00BE2F8C"/>
    <w:rsid w:val="00BE322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BF3FBD"/>
    <w:rsid w:val="00C00A5E"/>
    <w:rsid w:val="00C00E4B"/>
    <w:rsid w:val="00C01D55"/>
    <w:rsid w:val="00C02F1B"/>
    <w:rsid w:val="00C0326E"/>
    <w:rsid w:val="00C04375"/>
    <w:rsid w:val="00C04780"/>
    <w:rsid w:val="00C049E4"/>
    <w:rsid w:val="00C10B3B"/>
    <w:rsid w:val="00C113D2"/>
    <w:rsid w:val="00C11C84"/>
    <w:rsid w:val="00C122C8"/>
    <w:rsid w:val="00C138EA"/>
    <w:rsid w:val="00C15275"/>
    <w:rsid w:val="00C1689D"/>
    <w:rsid w:val="00C20C9B"/>
    <w:rsid w:val="00C217E8"/>
    <w:rsid w:val="00C238BC"/>
    <w:rsid w:val="00C2393A"/>
    <w:rsid w:val="00C266A2"/>
    <w:rsid w:val="00C33EAD"/>
    <w:rsid w:val="00C34486"/>
    <w:rsid w:val="00C34FE1"/>
    <w:rsid w:val="00C354F8"/>
    <w:rsid w:val="00C363CD"/>
    <w:rsid w:val="00C364B4"/>
    <w:rsid w:val="00C36BBE"/>
    <w:rsid w:val="00C371AF"/>
    <w:rsid w:val="00C42A9D"/>
    <w:rsid w:val="00C43A1E"/>
    <w:rsid w:val="00C44923"/>
    <w:rsid w:val="00C45EFB"/>
    <w:rsid w:val="00C501F7"/>
    <w:rsid w:val="00C505D6"/>
    <w:rsid w:val="00C518F9"/>
    <w:rsid w:val="00C52181"/>
    <w:rsid w:val="00C52232"/>
    <w:rsid w:val="00C53062"/>
    <w:rsid w:val="00C5467F"/>
    <w:rsid w:val="00C553DA"/>
    <w:rsid w:val="00C56700"/>
    <w:rsid w:val="00C56B44"/>
    <w:rsid w:val="00C56D2E"/>
    <w:rsid w:val="00C56E68"/>
    <w:rsid w:val="00C604AE"/>
    <w:rsid w:val="00C62089"/>
    <w:rsid w:val="00C625B1"/>
    <w:rsid w:val="00C62FFC"/>
    <w:rsid w:val="00C6544B"/>
    <w:rsid w:val="00C65CE7"/>
    <w:rsid w:val="00C7134A"/>
    <w:rsid w:val="00C71595"/>
    <w:rsid w:val="00C72844"/>
    <w:rsid w:val="00C749B3"/>
    <w:rsid w:val="00C74C33"/>
    <w:rsid w:val="00C755F8"/>
    <w:rsid w:val="00C75DCE"/>
    <w:rsid w:val="00C76F59"/>
    <w:rsid w:val="00C8015A"/>
    <w:rsid w:val="00C80601"/>
    <w:rsid w:val="00C81E19"/>
    <w:rsid w:val="00C833B9"/>
    <w:rsid w:val="00C871F3"/>
    <w:rsid w:val="00C87EBF"/>
    <w:rsid w:val="00C916ED"/>
    <w:rsid w:val="00C95801"/>
    <w:rsid w:val="00C95A16"/>
    <w:rsid w:val="00C95D87"/>
    <w:rsid w:val="00C96355"/>
    <w:rsid w:val="00C96E60"/>
    <w:rsid w:val="00CA035D"/>
    <w:rsid w:val="00CA081D"/>
    <w:rsid w:val="00CA0F78"/>
    <w:rsid w:val="00CA1965"/>
    <w:rsid w:val="00CA395A"/>
    <w:rsid w:val="00CA57C4"/>
    <w:rsid w:val="00CB0261"/>
    <w:rsid w:val="00CB0525"/>
    <w:rsid w:val="00CB0D8B"/>
    <w:rsid w:val="00CB0F19"/>
    <w:rsid w:val="00CB1190"/>
    <w:rsid w:val="00CB2F99"/>
    <w:rsid w:val="00CB48F5"/>
    <w:rsid w:val="00CB5FB2"/>
    <w:rsid w:val="00CB661D"/>
    <w:rsid w:val="00CC03E4"/>
    <w:rsid w:val="00CC48C0"/>
    <w:rsid w:val="00CC52A8"/>
    <w:rsid w:val="00CC6044"/>
    <w:rsid w:val="00CC7AAC"/>
    <w:rsid w:val="00CD0783"/>
    <w:rsid w:val="00CD0DCF"/>
    <w:rsid w:val="00CD14DE"/>
    <w:rsid w:val="00CD2DA5"/>
    <w:rsid w:val="00CD3FB9"/>
    <w:rsid w:val="00CD579F"/>
    <w:rsid w:val="00CD6A17"/>
    <w:rsid w:val="00CD6D41"/>
    <w:rsid w:val="00CE106B"/>
    <w:rsid w:val="00CE1EA0"/>
    <w:rsid w:val="00CE2FF8"/>
    <w:rsid w:val="00CE4F6F"/>
    <w:rsid w:val="00CE5A68"/>
    <w:rsid w:val="00CE6700"/>
    <w:rsid w:val="00CE6F7F"/>
    <w:rsid w:val="00CF0550"/>
    <w:rsid w:val="00CF3F64"/>
    <w:rsid w:val="00CF451C"/>
    <w:rsid w:val="00CF583C"/>
    <w:rsid w:val="00CF6A5A"/>
    <w:rsid w:val="00CF7EF3"/>
    <w:rsid w:val="00D00ADE"/>
    <w:rsid w:val="00D0221C"/>
    <w:rsid w:val="00D065CC"/>
    <w:rsid w:val="00D10978"/>
    <w:rsid w:val="00D13406"/>
    <w:rsid w:val="00D13E52"/>
    <w:rsid w:val="00D14392"/>
    <w:rsid w:val="00D15453"/>
    <w:rsid w:val="00D16901"/>
    <w:rsid w:val="00D16A04"/>
    <w:rsid w:val="00D20254"/>
    <w:rsid w:val="00D211D9"/>
    <w:rsid w:val="00D2189A"/>
    <w:rsid w:val="00D21BF2"/>
    <w:rsid w:val="00D2725B"/>
    <w:rsid w:val="00D30C2B"/>
    <w:rsid w:val="00D33291"/>
    <w:rsid w:val="00D33B67"/>
    <w:rsid w:val="00D35500"/>
    <w:rsid w:val="00D35B4F"/>
    <w:rsid w:val="00D35C81"/>
    <w:rsid w:val="00D41BB9"/>
    <w:rsid w:val="00D42EFA"/>
    <w:rsid w:val="00D45058"/>
    <w:rsid w:val="00D46AFE"/>
    <w:rsid w:val="00D47A45"/>
    <w:rsid w:val="00D51BE5"/>
    <w:rsid w:val="00D5500C"/>
    <w:rsid w:val="00D5654F"/>
    <w:rsid w:val="00D57ABB"/>
    <w:rsid w:val="00D57DA8"/>
    <w:rsid w:val="00D602F9"/>
    <w:rsid w:val="00D61C04"/>
    <w:rsid w:val="00D643C9"/>
    <w:rsid w:val="00D64738"/>
    <w:rsid w:val="00D647E8"/>
    <w:rsid w:val="00D64A06"/>
    <w:rsid w:val="00D655BB"/>
    <w:rsid w:val="00D659C9"/>
    <w:rsid w:val="00D66CCA"/>
    <w:rsid w:val="00D676B1"/>
    <w:rsid w:val="00D67DB1"/>
    <w:rsid w:val="00D70C94"/>
    <w:rsid w:val="00D7237F"/>
    <w:rsid w:val="00D73910"/>
    <w:rsid w:val="00D73DA4"/>
    <w:rsid w:val="00D744DC"/>
    <w:rsid w:val="00D749CD"/>
    <w:rsid w:val="00D74FE7"/>
    <w:rsid w:val="00D752E7"/>
    <w:rsid w:val="00D7548E"/>
    <w:rsid w:val="00D76E06"/>
    <w:rsid w:val="00D77554"/>
    <w:rsid w:val="00D777E4"/>
    <w:rsid w:val="00D80BB9"/>
    <w:rsid w:val="00D80E94"/>
    <w:rsid w:val="00D81A6E"/>
    <w:rsid w:val="00D83057"/>
    <w:rsid w:val="00D867FD"/>
    <w:rsid w:val="00D86ACA"/>
    <w:rsid w:val="00D92190"/>
    <w:rsid w:val="00D92AE9"/>
    <w:rsid w:val="00D93147"/>
    <w:rsid w:val="00D95225"/>
    <w:rsid w:val="00D95438"/>
    <w:rsid w:val="00D97302"/>
    <w:rsid w:val="00DA0539"/>
    <w:rsid w:val="00DA070D"/>
    <w:rsid w:val="00DA2098"/>
    <w:rsid w:val="00DA2189"/>
    <w:rsid w:val="00DA40ED"/>
    <w:rsid w:val="00DA5332"/>
    <w:rsid w:val="00DA5639"/>
    <w:rsid w:val="00DA5A41"/>
    <w:rsid w:val="00DA6412"/>
    <w:rsid w:val="00DB183F"/>
    <w:rsid w:val="00DB25E8"/>
    <w:rsid w:val="00DB3E99"/>
    <w:rsid w:val="00DB4D66"/>
    <w:rsid w:val="00DB5E57"/>
    <w:rsid w:val="00DB61FB"/>
    <w:rsid w:val="00DB6205"/>
    <w:rsid w:val="00DC280A"/>
    <w:rsid w:val="00DC3828"/>
    <w:rsid w:val="00DC3A76"/>
    <w:rsid w:val="00DC3DDA"/>
    <w:rsid w:val="00DC6AA2"/>
    <w:rsid w:val="00DD0178"/>
    <w:rsid w:val="00DD1418"/>
    <w:rsid w:val="00DD1DC3"/>
    <w:rsid w:val="00DD21BB"/>
    <w:rsid w:val="00DD2914"/>
    <w:rsid w:val="00DD53FC"/>
    <w:rsid w:val="00DD56A6"/>
    <w:rsid w:val="00DD5F7E"/>
    <w:rsid w:val="00DD7414"/>
    <w:rsid w:val="00DD7CA6"/>
    <w:rsid w:val="00DE0E23"/>
    <w:rsid w:val="00DE2663"/>
    <w:rsid w:val="00DE553E"/>
    <w:rsid w:val="00DE70B7"/>
    <w:rsid w:val="00DF17D3"/>
    <w:rsid w:val="00DF19D0"/>
    <w:rsid w:val="00DF200D"/>
    <w:rsid w:val="00DF29F0"/>
    <w:rsid w:val="00DF2B91"/>
    <w:rsid w:val="00DF539F"/>
    <w:rsid w:val="00DF566F"/>
    <w:rsid w:val="00DF5FEC"/>
    <w:rsid w:val="00DF74E4"/>
    <w:rsid w:val="00E0065F"/>
    <w:rsid w:val="00E00B9C"/>
    <w:rsid w:val="00E013E2"/>
    <w:rsid w:val="00E01D78"/>
    <w:rsid w:val="00E047E6"/>
    <w:rsid w:val="00E06762"/>
    <w:rsid w:val="00E1002E"/>
    <w:rsid w:val="00E108FC"/>
    <w:rsid w:val="00E10F3E"/>
    <w:rsid w:val="00E11F94"/>
    <w:rsid w:val="00E14D6C"/>
    <w:rsid w:val="00E16A8D"/>
    <w:rsid w:val="00E174B5"/>
    <w:rsid w:val="00E17600"/>
    <w:rsid w:val="00E21533"/>
    <w:rsid w:val="00E222D7"/>
    <w:rsid w:val="00E22A6F"/>
    <w:rsid w:val="00E24170"/>
    <w:rsid w:val="00E27193"/>
    <w:rsid w:val="00E33BFF"/>
    <w:rsid w:val="00E34064"/>
    <w:rsid w:val="00E35A09"/>
    <w:rsid w:val="00E36A22"/>
    <w:rsid w:val="00E37605"/>
    <w:rsid w:val="00E37BBD"/>
    <w:rsid w:val="00E405F3"/>
    <w:rsid w:val="00E4100B"/>
    <w:rsid w:val="00E42836"/>
    <w:rsid w:val="00E438C6"/>
    <w:rsid w:val="00E4464D"/>
    <w:rsid w:val="00E46453"/>
    <w:rsid w:val="00E52EF6"/>
    <w:rsid w:val="00E53BE4"/>
    <w:rsid w:val="00E61F8A"/>
    <w:rsid w:val="00E638F3"/>
    <w:rsid w:val="00E6634A"/>
    <w:rsid w:val="00E66B41"/>
    <w:rsid w:val="00E66CAD"/>
    <w:rsid w:val="00E71B60"/>
    <w:rsid w:val="00E737D0"/>
    <w:rsid w:val="00E742FF"/>
    <w:rsid w:val="00E81A7E"/>
    <w:rsid w:val="00E81FF9"/>
    <w:rsid w:val="00E82367"/>
    <w:rsid w:val="00E85A6B"/>
    <w:rsid w:val="00E9197F"/>
    <w:rsid w:val="00E91DE9"/>
    <w:rsid w:val="00E92328"/>
    <w:rsid w:val="00E9286A"/>
    <w:rsid w:val="00E92E0A"/>
    <w:rsid w:val="00E94231"/>
    <w:rsid w:val="00E94B93"/>
    <w:rsid w:val="00E94ED0"/>
    <w:rsid w:val="00E95F3F"/>
    <w:rsid w:val="00E962D9"/>
    <w:rsid w:val="00EA209B"/>
    <w:rsid w:val="00EA4BEC"/>
    <w:rsid w:val="00EA62BE"/>
    <w:rsid w:val="00EA6955"/>
    <w:rsid w:val="00EA717B"/>
    <w:rsid w:val="00EA71B3"/>
    <w:rsid w:val="00EB01D9"/>
    <w:rsid w:val="00EB1220"/>
    <w:rsid w:val="00EB3FF2"/>
    <w:rsid w:val="00EB5B2A"/>
    <w:rsid w:val="00EB5D53"/>
    <w:rsid w:val="00EB6231"/>
    <w:rsid w:val="00EB6AAA"/>
    <w:rsid w:val="00EC58BC"/>
    <w:rsid w:val="00ED14DB"/>
    <w:rsid w:val="00ED23DD"/>
    <w:rsid w:val="00ED2DE5"/>
    <w:rsid w:val="00ED42D7"/>
    <w:rsid w:val="00ED4987"/>
    <w:rsid w:val="00ED5A9B"/>
    <w:rsid w:val="00ED68B7"/>
    <w:rsid w:val="00ED7B38"/>
    <w:rsid w:val="00EE0D4F"/>
    <w:rsid w:val="00EE13F1"/>
    <w:rsid w:val="00EE1A39"/>
    <w:rsid w:val="00EE3CC1"/>
    <w:rsid w:val="00EE49CB"/>
    <w:rsid w:val="00EE5C0A"/>
    <w:rsid w:val="00EE72C3"/>
    <w:rsid w:val="00EE732E"/>
    <w:rsid w:val="00EF24EA"/>
    <w:rsid w:val="00EF5D23"/>
    <w:rsid w:val="00F0281C"/>
    <w:rsid w:val="00F064FF"/>
    <w:rsid w:val="00F06D7B"/>
    <w:rsid w:val="00F07D7C"/>
    <w:rsid w:val="00F07E2E"/>
    <w:rsid w:val="00F10D96"/>
    <w:rsid w:val="00F11A80"/>
    <w:rsid w:val="00F11FE4"/>
    <w:rsid w:val="00F120C5"/>
    <w:rsid w:val="00F13873"/>
    <w:rsid w:val="00F142B2"/>
    <w:rsid w:val="00F157E8"/>
    <w:rsid w:val="00F179F4"/>
    <w:rsid w:val="00F17CF2"/>
    <w:rsid w:val="00F21A56"/>
    <w:rsid w:val="00F22996"/>
    <w:rsid w:val="00F2370E"/>
    <w:rsid w:val="00F23E77"/>
    <w:rsid w:val="00F24FC0"/>
    <w:rsid w:val="00F266EA"/>
    <w:rsid w:val="00F27495"/>
    <w:rsid w:val="00F27AEC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26CA"/>
    <w:rsid w:val="00F5287C"/>
    <w:rsid w:val="00F56676"/>
    <w:rsid w:val="00F569F0"/>
    <w:rsid w:val="00F57436"/>
    <w:rsid w:val="00F60DBA"/>
    <w:rsid w:val="00F6334A"/>
    <w:rsid w:val="00F6437F"/>
    <w:rsid w:val="00F643FB"/>
    <w:rsid w:val="00F64CE6"/>
    <w:rsid w:val="00F6644A"/>
    <w:rsid w:val="00F66585"/>
    <w:rsid w:val="00F72EBF"/>
    <w:rsid w:val="00F736FA"/>
    <w:rsid w:val="00F73E2D"/>
    <w:rsid w:val="00F74336"/>
    <w:rsid w:val="00F746C0"/>
    <w:rsid w:val="00F77049"/>
    <w:rsid w:val="00F77276"/>
    <w:rsid w:val="00F819C7"/>
    <w:rsid w:val="00F822D0"/>
    <w:rsid w:val="00F82B84"/>
    <w:rsid w:val="00F83788"/>
    <w:rsid w:val="00F848AD"/>
    <w:rsid w:val="00F85940"/>
    <w:rsid w:val="00F8617D"/>
    <w:rsid w:val="00F8724F"/>
    <w:rsid w:val="00F91ABC"/>
    <w:rsid w:val="00F91F51"/>
    <w:rsid w:val="00F940B7"/>
    <w:rsid w:val="00F96737"/>
    <w:rsid w:val="00F973DB"/>
    <w:rsid w:val="00FA10BE"/>
    <w:rsid w:val="00FA6AD5"/>
    <w:rsid w:val="00FA6FAA"/>
    <w:rsid w:val="00FA6FEA"/>
    <w:rsid w:val="00FB0CD5"/>
    <w:rsid w:val="00FB234E"/>
    <w:rsid w:val="00FB2FE9"/>
    <w:rsid w:val="00FB4248"/>
    <w:rsid w:val="00FB4566"/>
    <w:rsid w:val="00FB48CA"/>
    <w:rsid w:val="00FB5F98"/>
    <w:rsid w:val="00FB637A"/>
    <w:rsid w:val="00FC02C1"/>
    <w:rsid w:val="00FC5454"/>
    <w:rsid w:val="00FC6E20"/>
    <w:rsid w:val="00FC7744"/>
    <w:rsid w:val="00FC78F9"/>
    <w:rsid w:val="00FC7ADE"/>
    <w:rsid w:val="00FD1822"/>
    <w:rsid w:val="00FD1E7B"/>
    <w:rsid w:val="00FD3601"/>
    <w:rsid w:val="00FD4ACC"/>
    <w:rsid w:val="00FD66B4"/>
    <w:rsid w:val="00FD7828"/>
    <w:rsid w:val="00FD7CC4"/>
    <w:rsid w:val="00FE1674"/>
    <w:rsid w:val="00FE169E"/>
    <w:rsid w:val="00FE31F6"/>
    <w:rsid w:val="00FE4D4E"/>
    <w:rsid w:val="00FE5C32"/>
    <w:rsid w:val="00FE6889"/>
    <w:rsid w:val="00FE7CBE"/>
    <w:rsid w:val="00FF06BD"/>
    <w:rsid w:val="00FF0E73"/>
    <w:rsid w:val="00FF10B8"/>
    <w:rsid w:val="00FF1149"/>
    <w:rsid w:val="00FF175C"/>
    <w:rsid w:val="00FF2023"/>
    <w:rsid w:val="00FF3ACA"/>
    <w:rsid w:val="00FF4B75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S\&#1041;&#1083;&#1072;&#1085;&#1082;&#1080;%20&#1052;&#1048;&#1040;&#1062;%20&#1080;%20&#1052;&#1047;%20&#1042;&#1054;\&#1041;&#1083;&#1072;&#1085;&#1082;%20&#1087;&#1088;&#1080;&#1082;&#1072;&#1079;&#1072;%20&#1052;&#1047;%20&#1042;&#1054;%20&#1086;&#1090;%2009.04.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AE006-B677-4DBE-B041-C415EA2BD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МЗ ВО от 09.04.2014</Template>
  <TotalTime>264</TotalTime>
  <Pages>18</Pages>
  <Words>2613</Words>
  <Characters>14896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volohova</dc:creator>
  <cp:lastModifiedBy>Ирина А. Волохова</cp:lastModifiedBy>
  <cp:revision>62</cp:revision>
  <cp:lastPrinted>2020-05-27T06:36:00Z</cp:lastPrinted>
  <dcterms:created xsi:type="dcterms:W3CDTF">2020-05-27T06:36:00Z</dcterms:created>
  <dcterms:modified xsi:type="dcterms:W3CDTF">2023-12-07T13:16:00Z</dcterms:modified>
</cp:coreProperties>
</file>